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9D0" w:rsidRDefault="001029D0" w:rsidP="001029D0"/>
    <w:p w:rsidR="00285B91" w:rsidRDefault="00285B91" w:rsidP="00285B91">
      <w:pPr>
        <w:pStyle w:val="Titre"/>
        <w:rPr>
          <w:rStyle w:val="Titredulivre"/>
          <w:b w:val="0"/>
          <w:bCs w:val="0"/>
          <w:smallCaps w:val="0"/>
        </w:rPr>
      </w:pPr>
    </w:p>
    <w:p w:rsidR="00285B91" w:rsidRDefault="00285B91" w:rsidP="00285B91">
      <w:pPr>
        <w:pStyle w:val="Titre"/>
        <w:rPr>
          <w:rStyle w:val="Titredulivre"/>
          <w:b w:val="0"/>
          <w:bCs w:val="0"/>
          <w:smallCaps w:val="0"/>
        </w:rPr>
      </w:pPr>
    </w:p>
    <w:p w:rsidR="00285B91" w:rsidRDefault="00285B91" w:rsidP="00285B91">
      <w:pPr>
        <w:pStyle w:val="Titre"/>
        <w:rPr>
          <w:rStyle w:val="Titredulivre"/>
          <w:b w:val="0"/>
          <w:bCs w:val="0"/>
          <w:smallCaps w:val="0"/>
        </w:rPr>
      </w:pPr>
    </w:p>
    <w:p w:rsidR="004E272F" w:rsidRDefault="004E272F" w:rsidP="004E272F"/>
    <w:p w:rsidR="004E272F" w:rsidRDefault="004E272F" w:rsidP="004E272F"/>
    <w:p w:rsidR="004E272F" w:rsidRPr="004E272F" w:rsidRDefault="004E272F" w:rsidP="004E272F"/>
    <w:p w:rsidR="00EE459F" w:rsidRPr="00EE459F" w:rsidRDefault="001E1502" w:rsidP="00EE459F">
      <w:pPr>
        <w:pStyle w:val="Titre"/>
        <w:rPr>
          <w:rStyle w:val="Titredulivre"/>
          <w:b w:val="0"/>
        </w:rPr>
      </w:pPr>
      <w:r>
        <w:rPr>
          <w:rStyle w:val="Titredulivre"/>
          <w:b w:val="0"/>
          <w:bCs w:val="0"/>
          <w:smallCaps w:val="0"/>
        </w:rPr>
        <w:t>HTML/CSS</w:t>
      </w:r>
    </w:p>
    <w:p w:rsidR="00285B91" w:rsidRPr="00285B91" w:rsidRDefault="00285B91" w:rsidP="00285B91"/>
    <w:p w:rsidR="00285B91" w:rsidRDefault="00285B91">
      <w:pPr>
        <w:jc w:val="left"/>
        <w:rPr>
          <w:sz w:val="22"/>
        </w:rPr>
      </w:pPr>
    </w:p>
    <w:p w:rsidR="00285B91" w:rsidRDefault="00883E2A" w:rsidP="00883E2A">
      <w:pPr>
        <w:jc w:val="center"/>
        <w:rPr>
          <w:sz w:val="22"/>
        </w:rPr>
      </w:pPr>
      <w:r>
        <w:rPr>
          <w:noProof/>
          <w:sz w:val="22"/>
          <w:lang w:eastAsia="fr-FR"/>
        </w:rPr>
        <w:drawing>
          <wp:inline distT="0" distB="0" distL="0" distR="0">
            <wp:extent cx="4268278" cy="934754"/>
            <wp:effectExtent l="19050" t="0" r="0" b="0"/>
            <wp:docPr id="3" name="Image 1" descr="C:\Users\HPS2331A\Desktop\WebRelief\webrelief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S2331A\Desktop\WebRelief\webrelief_logo.jpg"/>
                    <pic:cNvPicPr>
                      <a:picLocks noChangeAspect="1" noChangeArrowheads="1"/>
                    </pic:cNvPicPr>
                  </pic:nvPicPr>
                  <pic:blipFill>
                    <a:blip r:embed="rId8"/>
                    <a:srcRect/>
                    <a:stretch>
                      <a:fillRect/>
                    </a:stretch>
                  </pic:blipFill>
                  <pic:spPr bwMode="auto">
                    <a:xfrm>
                      <a:off x="0" y="0"/>
                      <a:ext cx="4278728" cy="937043"/>
                    </a:xfrm>
                    <a:prstGeom prst="rect">
                      <a:avLst/>
                    </a:prstGeom>
                    <a:noFill/>
                    <a:ln w="9525">
                      <a:noFill/>
                      <a:miter lim="800000"/>
                      <a:headEnd/>
                      <a:tailEnd/>
                    </a:ln>
                  </pic:spPr>
                </pic:pic>
              </a:graphicData>
            </a:graphic>
          </wp:inline>
        </w:drawing>
      </w:r>
    </w:p>
    <w:p w:rsidR="00285B91" w:rsidRDefault="00285B91" w:rsidP="00285B91">
      <w:pPr>
        <w:jc w:val="center"/>
        <w:rPr>
          <w:sz w:val="22"/>
        </w:rPr>
      </w:pPr>
    </w:p>
    <w:p w:rsidR="00285B91" w:rsidRDefault="00285B91">
      <w:pPr>
        <w:jc w:val="left"/>
        <w:rPr>
          <w:sz w:val="22"/>
        </w:rPr>
      </w:pPr>
    </w:p>
    <w:p w:rsidR="00285B91" w:rsidRDefault="00285B91">
      <w:pPr>
        <w:jc w:val="left"/>
        <w:sectPr w:rsidR="00285B91" w:rsidSect="00085897">
          <w:headerReference w:type="even" r:id="rId9"/>
          <w:headerReference w:type="default" r:id="rId10"/>
          <w:footerReference w:type="default" r:id="rId11"/>
          <w:pgSz w:w="11906" w:h="16838"/>
          <w:pgMar w:top="964" w:right="1021" w:bottom="851" w:left="1021" w:header="708" w:footer="708" w:gutter="0"/>
          <w:cols w:space="708"/>
          <w:docGrid w:linePitch="360"/>
        </w:sectPr>
      </w:pPr>
    </w:p>
    <w:sdt>
      <w:sdtPr>
        <w:rPr>
          <w:rFonts w:asciiTheme="minorHAnsi" w:eastAsiaTheme="minorHAnsi" w:hAnsiTheme="minorHAnsi" w:cstheme="minorBidi"/>
          <w:b w:val="0"/>
          <w:bCs w:val="0"/>
          <w:color w:val="404040" w:themeColor="text1" w:themeTint="BF"/>
          <w:sz w:val="20"/>
          <w:szCs w:val="22"/>
        </w:rPr>
        <w:id w:val="6063369"/>
        <w:docPartObj>
          <w:docPartGallery w:val="Table of Contents"/>
          <w:docPartUnique/>
        </w:docPartObj>
      </w:sdtPr>
      <w:sdtContent>
        <w:p w:rsidR="00ED6603" w:rsidRDefault="001E1502">
          <w:pPr>
            <w:pStyle w:val="En-ttedetabledesmatires"/>
          </w:pPr>
          <w:r>
            <w:t>HTML/CSS</w:t>
          </w:r>
          <w:r w:rsidR="00ED6603">
            <w:t xml:space="preserve"> de la formation</w:t>
          </w:r>
          <w:r w:rsidR="003D5EC4">
            <w:t xml:space="preserve"> NUMERICA</w:t>
          </w:r>
        </w:p>
        <w:p w:rsidR="00ED6603" w:rsidRPr="00ED6603" w:rsidRDefault="00ED6603" w:rsidP="00ED6603"/>
        <w:p w:rsidR="00226FE7" w:rsidRDefault="0067011F">
          <w:pPr>
            <w:pStyle w:val="TM1"/>
            <w:tabs>
              <w:tab w:val="right" w:leader="dot" w:pos="9854"/>
            </w:tabs>
            <w:rPr>
              <w:rFonts w:eastAsiaTheme="minorEastAsia"/>
              <w:noProof/>
              <w:color w:val="auto"/>
              <w:sz w:val="22"/>
              <w:lang w:eastAsia="fr-FR"/>
            </w:rPr>
          </w:pPr>
          <w:r>
            <w:fldChar w:fldCharType="begin"/>
          </w:r>
          <w:r w:rsidR="00ED6603">
            <w:instrText xml:space="preserve"> TOC \o "1-3" \h \z \u </w:instrText>
          </w:r>
          <w:r>
            <w:fldChar w:fldCharType="separate"/>
          </w:r>
          <w:hyperlink w:anchor="_Toc467510126" w:history="1">
            <w:r w:rsidR="00226FE7" w:rsidRPr="00C808A3">
              <w:rPr>
                <w:rStyle w:val="Lienhypertexte"/>
                <w:noProof/>
              </w:rPr>
              <w:t>Les bases HTML/CSS</w:t>
            </w:r>
            <w:r w:rsidR="00226FE7">
              <w:rPr>
                <w:noProof/>
                <w:webHidden/>
              </w:rPr>
              <w:tab/>
            </w:r>
            <w:r>
              <w:rPr>
                <w:noProof/>
                <w:webHidden/>
              </w:rPr>
              <w:fldChar w:fldCharType="begin"/>
            </w:r>
            <w:r w:rsidR="00226FE7">
              <w:rPr>
                <w:noProof/>
                <w:webHidden/>
              </w:rPr>
              <w:instrText xml:space="preserve"> PAGEREF _Toc467510126 \h </w:instrText>
            </w:r>
            <w:r>
              <w:rPr>
                <w:noProof/>
                <w:webHidden/>
              </w:rPr>
            </w:r>
            <w:r>
              <w:rPr>
                <w:noProof/>
                <w:webHidden/>
              </w:rPr>
              <w:fldChar w:fldCharType="separate"/>
            </w:r>
            <w:r w:rsidR="00226FE7">
              <w:rPr>
                <w:noProof/>
                <w:webHidden/>
              </w:rPr>
              <w:t>3</w:t>
            </w:r>
            <w:r>
              <w:rPr>
                <w:noProof/>
                <w:webHidden/>
              </w:rPr>
              <w:fldChar w:fldCharType="end"/>
            </w:r>
          </w:hyperlink>
        </w:p>
        <w:p w:rsidR="00226FE7" w:rsidRDefault="0067011F">
          <w:pPr>
            <w:pStyle w:val="TM2"/>
            <w:tabs>
              <w:tab w:val="right" w:leader="dot" w:pos="9854"/>
            </w:tabs>
            <w:rPr>
              <w:rFonts w:eastAsiaTheme="minorEastAsia"/>
              <w:noProof/>
              <w:color w:val="auto"/>
              <w:sz w:val="22"/>
              <w:lang w:eastAsia="fr-FR"/>
            </w:rPr>
          </w:pPr>
          <w:hyperlink w:anchor="_Toc467510127" w:history="1">
            <w:r w:rsidR="00226FE7" w:rsidRPr="00C808A3">
              <w:rPr>
                <w:rStyle w:val="Lienhypertexte"/>
                <w:noProof/>
              </w:rPr>
              <w:t>Le fonctionnement du Web</w:t>
            </w:r>
            <w:r w:rsidR="00226FE7">
              <w:rPr>
                <w:noProof/>
                <w:webHidden/>
              </w:rPr>
              <w:tab/>
            </w:r>
            <w:r>
              <w:rPr>
                <w:noProof/>
                <w:webHidden/>
              </w:rPr>
              <w:fldChar w:fldCharType="begin"/>
            </w:r>
            <w:r w:rsidR="00226FE7">
              <w:rPr>
                <w:noProof/>
                <w:webHidden/>
              </w:rPr>
              <w:instrText xml:space="preserve"> PAGEREF _Toc467510127 \h </w:instrText>
            </w:r>
            <w:r>
              <w:rPr>
                <w:noProof/>
                <w:webHidden/>
              </w:rPr>
            </w:r>
            <w:r>
              <w:rPr>
                <w:noProof/>
                <w:webHidden/>
              </w:rPr>
              <w:fldChar w:fldCharType="separate"/>
            </w:r>
            <w:r w:rsidR="00226FE7">
              <w:rPr>
                <w:noProof/>
                <w:webHidden/>
              </w:rPr>
              <w:t>3</w:t>
            </w:r>
            <w:r>
              <w:rPr>
                <w:noProof/>
                <w:webHidden/>
              </w:rPr>
              <w:fldChar w:fldCharType="end"/>
            </w:r>
          </w:hyperlink>
        </w:p>
        <w:p w:rsidR="00226FE7" w:rsidRDefault="0067011F">
          <w:pPr>
            <w:pStyle w:val="TM2"/>
            <w:tabs>
              <w:tab w:val="right" w:leader="dot" w:pos="9854"/>
            </w:tabs>
            <w:rPr>
              <w:rFonts w:eastAsiaTheme="minorEastAsia"/>
              <w:noProof/>
              <w:color w:val="auto"/>
              <w:sz w:val="22"/>
              <w:lang w:eastAsia="fr-FR"/>
            </w:rPr>
          </w:pPr>
          <w:hyperlink w:anchor="_Toc467510128" w:history="1">
            <w:r w:rsidR="00226FE7" w:rsidRPr="00C808A3">
              <w:rPr>
                <w:rStyle w:val="Lienhypertexte"/>
                <w:noProof/>
              </w:rPr>
              <w:t>Deux langages pour créer un site web</w:t>
            </w:r>
            <w:r w:rsidR="00226FE7">
              <w:rPr>
                <w:noProof/>
                <w:webHidden/>
              </w:rPr>
              <w:tab/>
            </w:r>
            <w:r>
              <w:rPr>
                <w:noProof/>
                <w:webHidden/>
              </w:rPr>
              <w:fldChar w:fldCharType="begin"/>
            </w:r>
            <w:r w:rsidR="00226FE7">
              <w:rPr>
                <w:noProof/>
                <w:webHidden/>
              </w:rPr>
              <w:instrText xml:space="preserve"> PAGEREF _Toc467510128 \h </w:instrText>
            </w:r>
            <w:r>
              <w:rPr>
                <w:noProof/>
                <w:webHidden/>
              </w:rPr>
            </w:r>
            <w:r>
              <w:rPr>
                <w:noProof/>
                <w:webHidden/>
              </w:rPr>
              <w:fldChar w:fldCharType="separate"/>
            </w:r>
            <w:r w:rsidR="00226FE7">
              <w:rPr>
                <w:noProof/>
                <w:webHidden/>
              </w:rPr>
              <w:t>3</w:t>
            </w:r>
            <w:r>
              <w:rPr>
                <w:noProof/>
                <w:webHidden/>
              </w:rPr>
              <w:fldChar w:fldCharType="end"/>
            </w:r>
          </w:hyperlink>
        </w:p>
        <w:p w:rsidR="00226FE7" w:rsidRDefault="0067011F">
          <w:pPr>
            <w:pStyle w:val="TM2"/>
            <w:tabs>
              <w:tab w:val="right" w:leader="dot" w:pos="9854"/>
            </w:tabs>
            <w:rPr>
              <w:rFonts w:eastAsiaTheme="minorEastAsia"/>
              <w:noProof/>
              <w:color w:val="auto"/>
              <w:sz w:val="22"/>
              <w:lang w:eastAsia="fr-FR"/>
            </w:rPr>
          </w:pPr>
          <w:hyperlink w:anchor="_Toc467510129" w:history="1">
            <w:r w:rsidR="00226FE7" w:rsidRPr="00C808A3">
              <w:rPr>
                <w:rStyle w:val="Lienhypertexte"/>
                <w:noProof/>
              </w:rPr>
              <w:t>Les navigateurs</w:t>
            </w:r>
            <w:r w:rsidR="00226FE7">
              <w:rPr>
                <w:noProof/>
                <w:webHidden/>
              </w:rPr>
              <w:tab/>
            </w:r>
            <w:r>
              <w:rPr>
                <w:noProof/>
                <w:webHidden/>
              </w:rPr>
              <w:fldChar w:fldCharType="begin"/>
            </w:r>
            <w:r w:rsidR="00226FE7">
              <w:rPr>
                <w:noProof/>
                <w:webHidden/>
              </w:rPr>
              <w:instrText xml:space="preserve"> PAGEREF _Toc467510129 \h </w:instrText>
            </w:r>
            <w:r>
              <w:rPr>
                <w:noProof/>
                <w:webHidden/>
              </w:rPr>
            </w:r>
            <w:r>
              <w:rPr>
                <w:noProof/>
                <w:webHidden/>
              </w:rPr>
              <w:fldChar w:fldCharType="separate"/>
            </w:r>
            <w:r w:rsidR="00226FE7">
              <w:rPr>
                <w:noProof/>
                <w:webHidden/>
              </w:rPr>
              <w:t>3</w:t>
            </w:r>
            <w:r>
              <w:rPr>
                <w:noProof/>
                <w:webHidden/>
              </w:rPr>
              <w:fldChar w:fldCharType="end"/>
            </w:r>
          </w:hyperlink>
        </w:p>
        <w:p w:rsidR="00226FE7" w:rsidRDefault="0067011F">
          <w:pPr>
            <w:pStyle w:val="TM1"/>
            <w:tabs>
              <w:tab w:val="right" w:leader="dot" w:pos="9854"/>
            </w:tabs>
            <w:rPr>
              <w:rFonts w:eastAsiaTheme="minorEastAsia"/>
              <w:noProof/>
              <w:color w:val="auto"/>
              <w:sz w:val="22"/>
              <w:lang w:eastAsia="fr-FR"/>
            </w:rPr>
          </w:pPr>
          <w:hyperlink w:anchor="_Toc467510130" w:history="1">
            <w:r w:rsidR="00226FE7" w:rsidRPr="00C808A3">
              <w:rPr>
                <w:rStyle w:val="Lienhypertexte"/>
                <w:noProof/>
              </w:rPr>
              <w:t>Mise en route : page Web &amp; HTML</w:t>
            </w:r>
            <w:r w:rsidR="00226FE7">
              <w:rPr>
                <w:noProof/>
                <w:webHidden/>
              </w:rPr>
              <w:tab/>
            </w:r>
            <w:r>
              <w:rPr>
                <w:noProof/>
                <w:webHidden/>
              </w:rPr>
              <w:fldChar w:fldCharType="begin"/>
            </w:r>
            <w:r w:rsidR="00226FE7">
              <w:rPr>
                <w:noProof/>
                <w:webHidden/>
              </w:rPr>
              <w:instrText xml:space="preserve"> PAGEREF _Toc467510130 \h </w:instrText>
            </w:r>
            <w:r>
              <w:rPr>
                <w:noProof/>
                <w:webHidden/>
              </w:rPr>
            </w:r>
            <w:r>
              <w:rPr>
                <w:noProof/>
                <w:webHidden/>
              </w:rPr>
              <w:fldChar w:fldCharType="separate"/>
            </w:r>
            <w:r w:rsidR="00226FE7">
              <w:rPr>
                <w:noProof/>
                <w:webHidden/>
              </w:rPr>
              <w:t>3</w:t>
            </w:r>
            <w:r>
              <w:rPr>
                <w:noProof/>
                <w:webHidden/>
              </w:rPr>
              <w:fldChar w:fldCharType="end"/>
            </w:r>
          </w:hyperlink>
        </w:p>
        <w:p w:rsidR="00226FE7" w:rsidRDefault="0067011F">
          <w:pPr>
            <w:pStyle w:val="TM2"/>
            <w:tabs>
              <w:tab w:val="right" w:leader="dot" w:pos="9854"/>
            </w:tabs>
            <w:rPr>
              <w:rFonts w:eastAsiaTheme="minorEastAsia"/>
              <w:noProof/>
              <w:color w:val="auto"/>
              <w:sz w:val="22"/>
              <w:lang w:eastAsia="fr-FR"/>
            </w:rPr>
          </w:pPr>
          <w:hyperlink w:anchor="_Toc467510131" w:history="1">
            <w:r w:rsidR="00226FE7" w:rsidRPr="00C808A3">
              <w:rPr>
                <w:rStyle w:val="Lienhypertexte"/>
                <w:noProof/>
              </w:rPr>
              <w:t>Création d'une page Web</w:t>
            </w:r>
            <w:r w:rsidR="00226FE7">
              <w:rPr>
                <w:noProof/>
                <w:webHidden/>
              </w:rPr>
              <w:tab/>
            </w:r>
            <w:r>
              <w:rPr>
                <w:noProof/>
                <w:webHidden/>
              </w:rPr>
              <w:fldChar w:fldCharType="begin"/>
            </w:r>
            <w:r w:rsidR="00226FE7">
              <w:rPr>
                <w:noProof/>
                <w:webHidden/>
              </w:rPr>
              <w:instrText xml:space="preserve"> PAGEREF _Toc467510131 \h </w:instrText>
            </w:r>
            <w:r>
              <w:rPr>
                <w:noProof/>
                <w:webHidden/>
              </w:rPr>
            </w:r>
            <w:r>
              <w:rPr>
                <w:noProof/>
                <w:webHidden/>
              </w:rPr>
              <w:fldChar w:fldCharType="separate"/>
            </w:r>
            <w:r w:rsidR="00226FE7">
              <w:rPr>
                <w:noProof/>
                <w:webHidden/>
              </w:rPr>
              <w:t>3</w:t>
            </w:r>
            <w:r>
              <w:rPr>
                <w:noProof/>
                <w:webHidden/>
              </w:rPr>
              <w:fldChar w:fldCharType="end"/>
            </w:r>
          </w:hyperlink>
        </w:p>
        <w:p w:rsidR="00ED6603" w:rsidRDefault="0067011F">
          <w:r>
            <w:fldChar w:fldCharType="end"/>
          </w:r>
        </w:p>
      </w:sdtContent>
    </w:sdt>
    <w:p w:rsidR="00ED6603" w:rsidRDefault="00ED6603">
      <w:pPr>
        <w:jc w:val="left"/>
      </w:pPr>
      <w:r>
        <w:br w:type="page"/>
      </w:r>
    </w:p>
    <w:p w:rsidR="00EE459F" w:rsidRDefault="00D41FBF" w:rsidP="00ED6603">
      <w:pPr>
        <w:pStyle w:val="Titre1"/>
      </w:pPr>
      <w:bookmarkStart w:id="0" w:name="_Toc467510126"/>
      <w:r>
        <w:lastRenderedPageBreak/>
        <w:t>Les bases HTML/CSS</w:t>
      </w:r>
      <w:bookmarkEnd w:id="0"/>
    </w:p>
    <w:p w:rsidR="00C0117A" w:rsidRDefault="00D41FBF" w:rsidP="00C0117A">
      <w:pPr>
        <w:pStyle w:val="Titre2"/>
      </w:pPr>
      <w:bookmarkStart w:id="1" w:name="_Toc467510127"/>
      <w:r>
        <w:t>Le fonctionnement du Web</w:t>
      </w:r>
      <w:bookmarkEnd w:id="1"/>
    </w:p>
    <w:p w:rsidR="00D41FBF" w:rsidRDefault="00D41FBF" w:rsidP="00D41FBF">
      <w:r>
        <w:t xml:space="preserve">Il s'agit de </w:t>
      </w:r>
      <w:r>
        <w:rPr>
          <w:rStyle w:val="lev"/>
        </w:rPr>
        <w:t>langages informatiques</w:t>
      </w:r>
      <w:r>
        <w:t xml:space="preserve"> qui permettent de créer des sites web. Tous les sites web sont basés sur ces langages, ils sont incontournables et universels aujourd'hui. Ils sont à la base même du Web. Le langage HTML a été inventé par un certain Tim Berners-Lee en 1991…</w:t>
      </w:r>
    </w:p>
    <w:p w:rsidR="00D41FBF" w:rsidRDefault="00D41FBF" w:rsidP="00D41FBF">
      <w:r>
        <w:t xml:space="preserve">Tim Berners-Lee suit encore aujourd'hui avec attention l'évolution du Web. Il a créé le </w:t>
      </w:r>
      <w:r>
        <w:rPr>
          <w:rStyle w:val="Accentuation"/>
        </w:rPr>
        <w:t>World Wide Web Consortium</w:t>
      </w:r>
      <w:r>
        <w:t xml:space="preserve"> (</w:t>
      </w:r>
      <w:hyperlink r:id="rId12" w:history="1">
        <w:r>
          <w:rPr>
            <w:rStyle w:val="Lienhypertexte"/>
          </w:rPr>
          <w:t>W3C</w:t>
        </w:r>
      </w:hyperlink>
      <w:r>
        <w:t>) qui définit les nouvelles versions des langages liés au Web.</w:t>
      </w:r>
    </w:p>
    <w:p w:rsidR="00D41FBF" w:rsidRPr="001F2C84" w:rsidRDefault="00D41FBF" w:rsidP="00D41FBF">
      <w:pPr>
        <w:rPr>
          <w:i/>
        </w:rPr>
      </w:pPr>
      <w:r w:rsidRPr="001F2C84">
        <w:rPr>
          <w:i/>
        </w:rPr>
        <w:t>Le Web est une partie de l'Internet, inventé par Tim Berners-Lee</w:t>
      </w:r>
    </w:p>
    <w:p w:rsidR="00D41FBF" w:rsidRPr="001F2C84" w:rsidRDefault="00D41FBF" w:rsidP="00D41FBF">
      <w:pPr>
        <w:rPr>
          <w:i/>
        </w:rPr>
      </w:pPr>
      <w:r w:rsidRPr="001F2C84">
        <w:rPr>
          <w:i/>
        </w:rPr>
        <w:t>L'internet comprend un ensemble, entre autres : le Web, les e-mails, la messagerie instantanée, etc. (Robert Elliot Kahn &amp; Vint Cerf.</w:t>
      </w:r>
    </w:p>
    <w:p w:rsidR="00D41FBF" w:rsidRDefault="00D41FBF" w:rsidP="00D41FBF">
      <w:r>
        <w:t>Les langages HTML et CSS sont à la base du fonctionnement de tous les sites web. Quand vous consultez un site avec votre navigateur, il faut savoir que, en coulisses, des rouages s'activent pour permettre au site web de s'afficher. L'ordinateur se base sur ce qu'on lui a expliqué en HTML et CSS pour savoir ce qu'il doit afficher, afficher la source d'un site internet. HTML et CSS sont deux « langues » qu'il faut savoir parler pour créer des sites web. C'est le navigateur web qui fera la traduction entre ces langages informatiques et ce que vous verrez s'afficher à l'écran.</w:t>
      </w:r>
    </w:p>
    <w:p w:rsidR="00ED6603" w:rsidRDefault="00D41FBF" w:rsidP="005C6CB2">
      <w:pPr>
        <w:pStyle w:val="Titre2"/>
      </w:pPr>
      <w:bookmarkStart w:id="2" w:name="_Toc467510128"/>
      <w:r>
        <w:t>Deux langages pour créer un site web</w:t>
      </w:r>
      <w:bookmarkEnd w:id="2"/>
    </w:p>
    <w:p w:rsidR="00D41FBF" w:rsidRDefault="00D41FBF" w:rsidP="00D41FBF">
      <w:r>
        <w:t>Pour créer un site web, on doit donner des instructions à l'ordinateur. Pour expliquer à l'ordinateur ce que vous voulez faire, il va falloir utiliser un langage qu'il comprend. Et c'est là que les choses se corsent, parce qu'</w:t>
      </w:r>
      <w:r>
        <w:rPr>
          <w:rStyle w:val="Accentuation"/>
        </w:rPr>
        <w:t>il va falloir apprendre deux langages</w:t>
      </w:r>
      <w:r>
        <w:t xml:space="preserve"> !</w:t>
      </w:r>
    </w:p>
    <w:p w:rsidR="001F2C84" w:rsidRDefault="001F2C84" w:rsidP="00D41FBF">
      <w:r>
        <w:t>Il y a deux langages car ils ont deux fonctionnalités bien différentes :</w:t>
      </w:r>
    </w:p>
    <w:p w:rsidR="001F2C84" w:rsidRPr="001F2C84" w:rsidRDefault="001F2C84" w:rsidP="001F2C84">
      <w:pPr>
        <w:pStyle w:val="Paragraphedeliste"/>
        <w:numPr>
          <w:ilvl w:val="0"/>
          <w:numId w:val="14"/>
        </w:numPr>
      </w:pPr>
      <w:r w:rsidRPr="001F2C84">
        <w:rPr>
          <w:b/>
        </w:rPr>
        <w:t xml:space="preserve">HTML </w:t>
      </w:r>
      <w:r w:rsidRPr="001F2C84">
        <w:rPr>
          <w:b/>
          <w:i/>
        </w:rPr>
        <w:t>(Hyper Text Markup Language)</w:t>
      </w:r>
      <w:r>
        <w:t xml:space="preserve"> : Son rôle est de gérer et organiser le contenu. C'est comme ça que vous écrirez ce qui doit être affiché sur la page : du texte, des liens, des images… </w:t>
      </w:r>
      <w:r w:rsidRPr="001F2C84">
        <w:rPr>
          <w:b/>
          <w:color w:val="F79646" w:themeColor="accent6"/>
        </w:rPr>
        <w:t>STRUCTURE</w:t>
      </w:r>
    </w:p>
    <w:p w:rsidR="00D41FBF" w:rsidRPr="001F2C84" w:rsidRDefault="001F2C84" w:rsidP="00D41FBF">
      <w:pPr>
        <w:pStyle w:val="Paragraphedeliste"/>
        <w:numPr>
          <w:ilvl w:val="0"/>
          <w:numId w:val="14"/>
        </w:numPr>
      </w:pPr>
      <w:r w:rsidRPr="001F2C84">
        <w:rPr>
          <w:rStyle w:val="lev"/>
        </w:rPr>
        <w:t>CSS</w:t>
      </w:r>
      <w:r w:rsidRPr="001F2C84">
        <w:rPr>
          <w:rStyle w:val="lev"/>
          <w:b w:val="0"/>
        </w:rPr>
        <w:t xml:space="preserve"> </w:t>
      </w:r>
      <w:r w:rsidRPr="001F2C84">
        <w:rPr>
          <w:b/>
        </w:rPr>
        <w:t>(</w:t>
      </w:r>
      <w:r w:rsidRPr="001F2C84">
        <w:rPr>
          <w:rStyle w:val="Accentuation"/>
          <w:b/>
        </w:rPr>
        <w:t>Cascading Style Sheets</w:t>
      </w:r>
      <w:r w:rsidRPr="001F2C84">
        <w:rPr>
          <w:b/>
        </w:rPr>
        <w:t xml:space="preserve">, aussi appelées </w:t>
      </w:r>
      <w:r w:rsidRPr="001F2C84">
        <w:rPr>
          <w:rStyle w:val="Accentuation"/>
          <w:b/>
        </w:rPr>
        <w:t>Feuilles de style</w:t>
      </w:r>
      <w:r w:rsidRPr="001F2C84">
        <w:rPr>
          <w:b/>
        </w:rPr>
        <w:t>)</w:t>
      </w:r>
      <w:r>
        <w:t xml:space="preserve"> : le rôle du CSS est de gérer l'apparence de la page web (agencement, positionnement, décoration, couleurs, taille du texte…). </w:t>
      </w:r>
      <w:r w:rsidRPr="001F2C84">
        <w:rPr>
          <w:b/>
          <w:color w:val="F79646" w:themeColor="accent6"/>
        </w:rPr>
        <w:t>AFFICHAGE</w:t>
      </w:r>
    </w:p>
    <w:p w:rsidR="001F2C84" w:rsidRDefault="001F2C84" w:rsidP="001F2C84">
      <w:pPr>
        <w:pStyle w:val="Titre2"/>
      </w:pPr>
      <w:bookmarkStart w:id="3" w:name="_Toc467510129"/>
      <w:r>
        <w:t>Les navigateurs</w:t>
      </w:r>
      <w:bookmarkEnd w:id="3"/>
    </w:p>
    <w:p w:rsidR="00737DAA" w:rsidRDefault="001F2C84" w:rsidP="00737DAA">
      <w:r>
        <w:t>Le navigateur est le programme qui no</w:t>
      </w:r>
      <w:r w:rsidR="00737DAA">
        <w:t>us permet de voir les sites web et d'interpréter</w:t>
      </w:r>
      <w:r>
        <w:t xml:space="preserve"> HTML et CSS pour un résultat visuel à l'écran. Si votre code CSS dit « Les titres sont en rouge », alors le navigateur affichera les titres en rouge. On ne dirait pas, mais un navigateur est un programme extrêmement complexe</w:t>
      </w:r>
      <w:r w:rsidR="00737DAA">
        <w:t xml:space="preserve"> et son rôle est essentiel</w:t>
      </w:r>
      <w:r>
        <w:t>.</w:t>
      </w:r>
      <w:r w:rsidR="00737DAA">
        <w:t xml:space="preserve"> </w:t>
      </w:r>
    </w:p>
    <w:p w:rsidR="00D41FBF" w:rsidRDefault="00737DAA" w:rsidP="00D41FBF">
      <w:r>
        <w:t>La compatibilité reste un problème malgré tout, car chaque navigateurs interprétent HTML &amp; CSS en fonction des dernières mises à jour. Le célèbre site </w:t>
      </w:r>
      <w:hyperlink r:id="rId13" w:history="1">
        <w:r>
          <w:rPr>
            <w:rStyle w:val="Lienhypertexte"/>
            <w:b/>
            <w:bCs/>
          </w:rPr>
          <w:t>caniuse.com</w:t>
        </w:r>
      </w:hyperlink>
      <w:r>
        <w:t> tient à jour une liste des fonctionnalités prises en charge par les différentes versions de chaque navigateur. Les problèmes viennent le plus souvent d'anciennes versions d'Internet Explorer (IE7, IE8...).</w:t>
      </w:r>
    </w:p>
    <w:p w:rsidR="00D41FBF" w:rsidRDefault="00214403" w:rsidP="00214403">
      <w:pPr>
        <w:pStyle w:val="Titre1"/>
      </w:pPr>
      <w:bookmarkStart w:id="4" w:name="_Toc467510130"/>
      <w:r>
        <w:t>Mise en route</w:t>
      </w:r>
      <w:r w:rsidR="00226FE7">
        <w:t xml:space="preserve"> : page Web &amp; HTML</w:t>
      </w:r>
      <w:bookmarkEnd w:id="4"/>
    </w:p>
    <w:p w:rsidR="00226FE7" w:rsidRDefault="00226FE7" w:rsidP="00226FE7">
      <w:pPr>
        <w:pStyle w:val="Titre2"/>
      </w:pPr>
      <w:bookmarkStart w:id="5" w:name="_Toc467510131"/>
      <w:r>
        <w:t>Création d'une page Web</w:t>
      </w:r>
      <w:bookmarkEnd w:id="5"/>
    </w:p>
    <w:p w:rsidR="00226FE7" w:rsidRDefault="00226FE7" w:rsidP="00226FE7">
      <w:r>
        <w:t>Création d'un dossier "NOM_Prénom_site", afin d'être sur de faire et d'avoir les bons liens entre les différents fichiers, le mieux et de tout mettre dans le même dossier.</w:t>
      </w:r>
    </w:p>
    <w:p w:rsidR="00226FE7" w:rsidRDefault="00226FE7" w:rsidP="00226FE7">
      <w:r>
        <w:t>Créer un fichier HTML</w:t>
      </w:r>
    </w:p>
    <w:p w:rsidR="00226FE7" w:rsidRDefault="00226FE7" w:rsidP="006714BA">
      <w:pPr>
        <w:pStyle w:val="Titre2"/>
      </w:pPr>
      <w:r>
        <w:lastRenderedPageBreak/>
        <w:t>Balises, attribut et entités</w:t>
      </w:r>
    </w:p>
    <w:p w:rsidR="006E406B" w:rsidRDefault="006E406B" w:rsidP="006E406B">
      <w:r>
        <w:t xml:space="preserve">Il ne suffit pas d'écrire « simplement » du texte dans l'éditeur, il faut aussi donner des instructions à l'ordinateur pour interpréter chaque information de manière différente. En HTML, on utilise pour cela des </w:t>
      </w:r>
      <w:r>
        <w:rPr>
          <w:rStyle w:val="lev"/>
        </w:rPr>
        <w:t>balises</w:t>
      </w:r>
      <w:r>
        <w:t>.</w:t>
      </w:r>
    </w:p>
    <w:p w:rsidR="006E406B" w:rsidRPr="00443C88" w:rsidRDefault="006E406B" w:rsidP="006E406B">
      <w:pPr>
        <w:rPr>
          <w:b/>
          <w:u w:val="single"/>
        </w:rPr>
      </w:pPr>
      <w:r w:rsidRPr="00443C88">
        <w:rPr>
          <w:b/>
          <w:u w:val="single"/>
        </w:rPr>
        <w:t>Les balises</w:t>
      </w:r>
    </w:p>
    <w:p w:rsidR="006E406B" w:rsidRDefault="006E406B" w:rsidP="006E406B">
      <w:r>
        <w:t xml:space="preserve">Les pages HTML en sont remplies, elles sont invisibles à l'écran, mais elles permettent à l'ordinateur de comprendre ce qu'il doit afficher. Les balises se repèrent facilement. Elles sont entourées de « </w:t>
      </w:r>
      <w:r w:rsidRPr="006E406B">
        <w:rPr>
          <w:b/>
          <w:sz w:val="24"/>
          <w:szCs w:val="24"/>
        </w:rPr>
        <w:t>&lt;</w:t>
      </w:r>
      <w:r>
        <w:t xml:space="preserve"> » et « </w:t>
      </w:r>
      <w:r w:rsidRPr="006E406B">
        <w:rPr>
          <w:b/>
          <w:sz w:val="24"/>
          <w:szCs w:val="24"/>
        </w:rPr>
        <w:t>&gt;</w:t>
      </w:r>
      <w:r>
        <w:t xml:space="preserve"> »</w:t>
      </w:r>
    </w:p>
    <w:p w:rsidR="006E406B" w:rsidRDefault="006E406B" w:rsidP="006E406B">
      <w:r>
        <w:t>À quoi est-ce qu'elles servent ? Elles indiquent la nature du texte qu'elles encadrent. Elles veulent dire par exemple : « Ceci est le titre de la page », « Ceci est une image », « Ceci est un paragraphe de texte », etc.</w:t>
      </w:r>
    </w:p>
    <w:p w:rsidR="00443C88" w:rsidRPr="00443C88" w:rsidRDefault="00443C88" w:rsidP="006E406B">
      <w:pPr>
        <w:rPr>
          <w:b/>
          <w:color w:val="F79646" w:themeColor="accent6"/>
        </w:rPr>
      </w:pPr>
      <w:r w:rsidRPr="00443C88">
        <w:rPr>
          <w:b/>
          <w:color w:val="F79646" w:themeColor="accent6"/>
        </w:rPr>
        <w:t>Les balises ne s'entremêlent jamais.</w:t>
      </w:r>
    </w:p>
    <w:p w:rsidR="006E406B" w:rsidRPr="00443C88" w:rsidRDefault="006E406B" w:rsidP="006E406B">
      <w:pPr>
        <w:rPr>
          <w:b/>
          <w:u w:val="single"/>
        </w:rPr>
      </w:pPr>
      <w:r w:rsidRPr="00443C88">
        <w:rPr>
          <w:b/>
          <w:u w:val="single"/>
        </w:rPr>
        <w:t xml:space="preserve">On distingue deux types de balises : </w:t>
      </w:r>
    </w:p>
    <w:p w:rsidR="00F34F08" w:rsidRPr="00443C88" w:rsidRDefault="00F34F08" w:rsidP="006E406B">
      <w:pPr>
        <w:rPr>
          <w:u w:val="single"/>
        </w:rPr>
      </w:pPr>
      <w:r w:rsidRPr="00443C88">
        <w:tab/>
      </w:r>
      <w:r w:rsidR="006E406B" w:rsidRPr="00443C88">
        <w:rPr>
          <w:u w:val="single"/>
        </w:rPr>
        <w:t>Les balises en paires</w:t>
      </w:r>
    </w:p>
    <w:p w:rsidR="006E406B" w:rsidRDefault="006E406B" w:rsidP="006E406B">
      <w:pPr>
        <w:rPr>
          <w:b/>
          <w:i/>
        </w:rPr>
      </w:pPr>
      <w:r>
        <w:t>Elles s'ouvrent, contiennent du texte, et se ferment plus loin. Voici à quoi elles ressemblent :</w:t>
      </w:r>
      <w:r w:rsidR="00F34F08">
        <w:br/>
      </w:r>
      <w:r w:rsidR="00F34F08" w:rsidRPr="00F34F08">
        <w:rPr>
          <w:b/>
          <w:i/>
        </w:rPr>
        <w:t>&lt;title&gt;Ma première page Web&lt;/title&gt;</w:t>
      </w:r>
    </w:p>
    <w:p w:rsidR="00F34F08" w:rsidRPr="00443C88" w:rsidRDefault="00F34F08" w:rsidP="00F34F08">
      <w:pPr>
        <w:rPr>
          <w:u w:val="single"/>
        </w:rPr>
      </w:pPr>
      <w:r w:rsidRPr="00F34F08">
        <w:rPr>
          <w:b/>
        </w:rPr>
        <w:tab/>
      </w:r>
      <w:r w:rsidRPr="00443C88">
        <w:rPr>
          <w:u w:val="single"/>
        </w:rPr>
        <w:t>Les balises orphelines</w:t>
      </w:r>
    </w:p>
    <w:p w:rsidR="00F34F08" w:rsidRDefault="00F34F08" w:rsidP="00F34F08">
      <w:r>
        <w:t>Ce sont des balises qui servent le plus souvent à insérer un élément à un endroit précis (par exemple une image). Il n'est pas nécessaire de délimiter le début et la fin de l'image, on veut juste dire à l'ordinateur « Insère une image ici ». Une balise orpheline s'écrit comme ceci : &lt;img /&gt;, &lt;br/&gt;</w:t>
      </w:r>
    </w:p>
    <w:p w:rsidR="00F34F08" w:rsidRPr="00443C88" w:rsidRDefault="00F34F08" w:rsidP="00F34F08">
      <w:pPr>
        <w:rPr>
          <w:b/>
          <w:u w:val="single"/>
        </w:rPr>
      </w:pPr>
      <w:r w:rsidRPr="00443C88">
        <w:rPr>
          <w:b/>
          <w:u w:val="single"/>
        </w:rPr>
        <w:t>Les attributs</w:t>
      </w:r>
    </w:p>
    <w:p w:rsidR="00F34F08" w:rsidRDefault="00443C88" w:rsidP="006E406B">
      <w:r>
        <w:t xml:space="preserve">Les attributs sont un peu les options des balises. Ils viennent les compléter pour donner des informations supplémentaires. L'attribut se place après le nom de la balise ouvrante et a le plus souvent une valeur, comme ceci : </w:t>
      </w:r>
      <w:r w:rsidRPr="00443C88">
        <w:rPr>
          <w:b/>
          <w:i/>
        </w:rPr>
        <w:t>&lt;balise attribut="valeur"&gt;</w:t>
      </w:r>
    </w:p>
    <w:p w:rsidR="00443C88" w:rsidRDefault="00443C88" w:rsidP="006E406B">
      <w:r>
        <w:t xml:space="preserve">Pour l'encodage ne pas oublier : </w:t>
      </w:r>
      <w:r w:rsidRPr="00443C88">
        <w:rPr>
          <w:b/>
          <w:i/>
        </w:rPr>
        <w:t>&lt;meta charset="utf-8" /&gt;</w:t>
      </w:r>
    </w:p>
    <w:p w:rsidR="00F34F08" w:rsidRPr="00443C88" w:rsidRDefault="00443C88" w:rsidP="006E406B">
      <w:pPr>
        <w:rPr>
          <w:b/>
          <w:u w:val="single"/>
        </w:rPr>
      </w:pPr>
      <w:r w:rsidRPr="00443C88">
        <w:rPr>
          <w:b/>
          <w:u w:val="single"/>
        </w:rPr>
        <w:t>Commentaires html</w:t>
      </w:r>
    </w:p>
    <w:p w:rsidR="00443C88" w:rsidRDefault="00443C88" w:rsidP="006E406B">
      <w:r>
        <w:t xml:space="preserve">Vous pouvez le mettre où vous voulez au sein de votre code source : il n'a aucun impact sur votre page, mais vous pouvez vous en servir pour vous aider à vous repérer dans votre code source (surtout s'il est long) : </w:t>
      </w:r>
    </w:p>
    <w:p w:rsidR="00443C88" w:rsidRPr="00E037CC" w:rsidRDefault="00443C88" w:rsidP="006E406B">
      <w:pPr>
        <w:rPr>
          <w:b/>
          <w:i/>
        </w:rPr>
      </w:pPr>
      <w:r w:rsidRPr="00E037CC">
        <w:rPr>
          <w:b/>
          <w:i/>
        </w:rPr>
        <w:t>&lt;!-- Ici un commentaire html --&gt;</w:t>
      </w:r>
    </w:p>
    <w:p w:rsidR="0035259F" w:rsidRDefault="0035259F" w:rsidP="00E037CC">
      <w:pPr>
        <w:pStyle w:val="Titre3"/>
      </w:pPr>
      <w:r>
        <w:t>Les titres</w:t>
      </w:r>
    </w:p>
    <w:p w:rsidR="0035259F" w:rsidRPr="0035259F" w:rsidRDefault="0035259F" w:rsidP="0035259F">
      <w:r>
        <w:t>En HTML, on peut hiérarchiser le contenu pour montrer le niveau d'information, on a le droit d'utiliser six niveaux de titres différents.</w:t>
      </w:r>
    </w:p>
    <w:p w:rsidR="00E037CC" w:rsidRDefault="00E037CC" w:rsidP="00E037CC">
      <w:pPr>
        <w:pStyle w:val="Titre3"/>
      </w:pPr>
      <w:r>
        <w:t>Les paragraphes</w:t>
      </w:r>
    </w:p>
    <w:p w:rsidR="00443C88" w:rsidRDefault="009751B5" w:rsidP="006E406B">
      <w:r>
        <w:t>Cf. HTML 5 - les balises 03</w:t>
      </w:r>
    </w:p>
    <w:p w:rsidR="009751B5" w:rsidRDefault="0035259F" w:rsidP="009751B5">
      <w:pPr>
        <w:pStyle w:val="Titre3"/>
      </w:pPr>
      <w:r>
        <w:t>La mise en valeur</w:t>
      </w:r>
    </w:p>
    <w:p w:rsidR="0035259F" w:rsidRDefault="0035259F" w:rsidP="0035259F">
      <w:r>
        <w:t>Au sein de vos paragraphes, certains mots sont parfois plus importants que d'autres et vous aimeriez les faire ressortir.</w:t>
      </w:r>
    </w:p>
    <w:p w:rsidR="0035259F" w:rsidRDefault="0035259F" w:rsidP="0035259F">
      <w:pPr>
        <w:pStyle w:val="Titre3"/>
      </w:pPr>
      <w:r>
        <w:t>Les listes</w:t>
      </w:r>
    </w:p>
    <w:p w:rsidR="0035259F" w:rsidRDefault="0035259F" w:rsidP="0035259F">
      <w:r>
        <w:t xml:space="preserve">Les listes nous permettent souvent de mieux structurer notre texte et d'ordonner nos informations. Il existe 2 types de liste, </w:t>
      </w:r>
      <w:r w:rsidRPr="0035259F">
        <w:rPr>
          <w:b/>
        </w:rPr>
        <w:t>les listes ordonnées</w:t>
      </w:r>
      <w:r>
        <w:t xml:space="preserve"> et </w:t>
      </w:r>
      <w:r w:rsidRPr="0035259F">
        <w:rPr>
          <w:b/>
        </w:rPr>
        <w:t>les listes non ordonnées</w:t>
      </w:r>
      <w:r>
        <w:t>.</w:t>
      </w:r>
    </w:p>
    <w:p w:rsidR="00C142A8" w:rsidRDefault="00C142A8" w:rsidP="00C142A8">
      <w:pPr>
        <w:pStyle w:val="Titre2"/>
      </w:pPr>
      <w:r>
        <w:t>Exercices</w:t>
      </w:r>
    </w:p>
    <w:p w:rsidR="00C142A8" w:rsidRDefault="00C142A8" w:rsidP="00C142A8">
      <w:pPr>
        <w:pStyle w:val="Paragraphedeliste"/>
        <w:numPr>
          <w:ilvl w:val="0"/>
          <w:numId w:val="15"/>
        </w:numPr>
      </w:pPr>
      <w:r>
        <w:t>Créez une structure</w:t>
      </w:r>
    </w:p>
    <w:p w:rsidR="00C142A8" w:rsidRDefault="00C142A8" w:rsidP="00C142A8">
      <w:pPr>
        <w:pStyle w:val="Paragraphedeliste"/>
        <w:numPr>
          <w:ilvl w:val="0"/>
          <w:numId w:val="15"/>
        </w:numPr>
      </w:pPr>
      <w:r>
        <w:t>Ajoutez des liens</w:t>
      </w:r>
    </w:p>
    <w:p w:rsidR="00C142A8" w:rsidRDefault="00C142A8" w:rsidP="00C142A8">
      <w:pPr>
        <w:pStyle w:val="Paragraphedeliste"/>
        <w:numPr>
          <w:ilvl w:val="1"/>
          <w:numId w:val="15"/>
        </w:numPr>
      </w:pPr>
      <w:r>
        <w:lastRenderedPageBreak/>
        <w:t>Vers une page Web - vers un autre site</w:t>
      </w:r>
    </w:p>
    <w:p w:rsidR="00C142A8" w:rsidRDefault="00C142A8" w:rsidP="00C142A8">
      <w:pPr>
        <w:pStyle w:val="Paragraphedeliste"/>
        <w:numPr>
          <w:ilvl w:val="1"/>
          <w:numId w:val="15"/>
        </w:numPr>
      </w:pPr>
      <w:r>
        <w:t>Lien vers une autre page de son site</w:t>
      </w:r>
    </w:p>
    <w:p w:rsidR="00C142A8" w:rsidRDefault="00C142A8" w:rsidP="00C142A8">
      <w:pPr>
        <w:pStyle w:val="Paragraphedeliste"/>
        <w:numPr>
          <w:ilvl w:val="1"/>
          <w:numId w:val="15"/>
        </w:numPr>
      </w:pPr>
      <w:r>
        <w:t>Un lien vers une ancre</w:t>
      </w:r>
    </w:p>
    <w:p w:rsidR="00C142A8" w:rsidRDefault="00C142A8" w:rsidP="00C142A8">
      <w:pPr>
        <w:pStyle w:val="Paragraphedeliste"/>
        <w:numPr>
          <w:ilvl w:val="1"/>
          <w:numId w:val="15"/>
        </w:numPr>
      </w:pPr>
      <w:r>
        <w:t>Vers un mail</w:t>
      </w:r>
    </w:p>
    <w:p w:rsidR="00C142A8" w:rsidRDefault="00C142A8" w:rsidP="00C142A8">
      <w:pPr>
        <w:pStyle w:val="Paragraphedeliste"/>
        <w:numPr>
          <w:ilvl w:val="1"/>
          <w:numId w:val="15"/>
        </w:numPr>
      </w:pPr>
      <w:r>
        <w:t>Vers une nouvelle fenêtre</w:t>
      </w:r>
    </w:p>
    <w:p w:rsidR="00C142A8" w:rsidRDefault="00C142A8" w:rsidP="00C142A8">
      <w:pPr>
        <w:pStyle w:val="Paragraphedeliste"/>
        <w:numPr>
          <w:ilvl w:val="0"/>
          <w:numId w:val="15"/>
        </w:numPr>
      </w:pPr>
      <w:r>
        <w:t>Ajoutez une image</w:t>
      </w:r>
    </w:p>
    <w:p w:rsidR="00C142A8" w:rsidRPr="00C142A8" w:rsidRDefault="00C142A8" w:rsidP="00C142A8">
      <w:pPr>
        <w:pStyle w:val="Titre1"/>
      </w:pPr>
      <w:r>
        <w:t>Mise en place du CSS</w:t>
      </w:r>
    </w:p>
    <w:p w:rsidR="009751B5" w:rsidRDefault="00035E48" w:rsidP="009751B5">
      <w:r>
        <w:t xml:space="preserve">Comme on l'a dit auparavant le CSS vous permet de contrôler l'affichage des éléments et de mettre en forme vos différents contenus. Les navigateurs n'interprètent pas tous le CSS de la bonne manière, mais dans tous les cas ça ne fait pas "crasher" la page, juste la mise en forme ne se fera pas correctement. Pour vérifier la compatibilité de votre navigateur, n'hésitez pas à regarder sur le site : </w:t>
      </w:r>
      <w:r w:rsidRPr="00035E48">
        <w:rPr>
          <w:b/>
          <w:i/>
          <w:u w:val="single"/>
        </w:rPr>
        <w:t>www.caniuse.com</w:t>
      </w:r>
    </w:p>
    <w:p w:rsidR="00035E48" w:rsidRPr="009751B5" w:rsidRDefault="00035E48" w:rsidP="00035E48">
      <w:pPr>
        <w:pStyle w:val="Titre2"/>
      </w:pPr>
      <w:r>
        <w:t>Où écrit-on du CSS?</w:t>
      </w:r>
    </w:p>
    <w:p w:rsidR="00443C88" w:rsidRDefault="00035E48" w:rsidP="006E406B">
      <w:r>
        <w:t xml:space="preserve">Il existe 3 manières </w:t>
      </w:r>
      <w:r w:rsidR="00CD5A9B">
        <w:t>pour écrire du code en langage CSS à trois endroit différents :</w:t>
      </w:r>
    </w:p>
    <w:p w:rsidR="00CD5A9B" w:rsidRDefault="00CD5A9B" w:rsidP="00CD5A9B">
      <w:pPr>
        <w:pStyle w:val="Paragraphedeliste"/>
        <w:numPr>
          <w:ilvl w:val="0"/>
          <w:numId w:val="16"/>
        </w:numPr>
      </w:pPr>
      <w:r>
        <w:t>Dans un fichier ".css" (méthode recommandée pour éviter les conflits ou saisie redondante)</w:t>
      </w:r>
    </w:p>
    <w:p w:rsidR="00CD5A9B" w:rsidRDefault="00CD5A9B" w:rsidP="00CD5A9B">
      <w:pPr>
        <w:pStyle w:val="Paragraphedeliste"/>
        <w:numPr>
          <w:ilvl w:val="0"/>
          <w:numId w:val="16"/>
        </w:numPr>
      </w:pPr>
      <w:r>
        <w:t>dans l'en-tête du site, matérialisé par la balise &lt;head&gt;</w:t>
      </w:r>
    </w:p>
    <w:p w:rsidR="00CD5A9B" w:rsidRDefault="00CD5A9B" w:rsidP="00CD5A9B">
      <w:pPr>
        <w:pStyle w:val="Paragraphedeliste"/>
        <w:numPr>
          <w:ilvl w:val="0"/>
          <w:numId w:val="16"/>
        </w:numPr>
      </w:pPr>
      <w:r>
        <w:t>Directement dans les balises HTML via un attribut "style=" (saisie uniquement appliquée sur la balise en question et donc la saisie est redondante surtout au cas où on change de valeurs)</w:t>
      </w:r>
    </w:p>
    <w:p w:rsidR="00CD5A9B" w:rsidRDefault="00CD5A9B" w:rsidP="00CD5A9B">
      <w:r>
        <w:t>Nous allons utiliser la première méthode, qui consiste à créer un lien, dans l'en-tête, vers une feuille de style :</w:t>
      </w:r>
    </w:p>
    <w:p w:rsidR="00CD5A9B" w:rsidRPr="009D7FF8" w:rsidRDefault="00CD5A9B" w:rsidP="00CD5A9B">
      <w:pPr>
        <w:rPr>
          <w:b/>
          <w:i/>
        </w:rPr>
      </w:pPr>
      <w:r w:rsidRPr="009D7FF8">
        <w:rPr>
          <w:b/>
          <w:i/>
        </w:rPr>
        <w:t>&lt;link rel="stylesheet" href="style.css" /&gt;</w:t>
      </w:r>
    </w:p>
    <w:p w:rsidR="00CD5A9B" w:rsidRDefault="00CD5A9B" w:rsidP="00CD5A9B">
      <w:r>
        <w:t>Pour tester la bonne association, on choisit ce qu'on appelle un sélecteur HTML, comme par exemple la balise "P" et on y ajoute des propriétés.</w:t>
      </w:r>
    </w:p>
    <w:p w:rsidR="009D7FF8" w:rsidRDefault="00AF4136" w:rsidP="00AF4136">
      <w:pPr>
        <w:pStyle w:val="Titre2"/>
      </w:pPr>
      <w:r>
        <w:t>Appliquer un style</w:t>
      </w:r>
    </w:p>
    <w:p w:rsidR="00AF4136" w:rsidRDefault="00AF4136" w:rsidP="00AF4136">
      <w:pPr>
        <w:pStyle w:val="Titre3"/>
      </w:pPr>
      <w:r>
        <w:t>Sélection des balises</w:t>
      </w:r>
    </w:p>
    <w:p w:rsidR="00AF4136" w:rsidRDefault="00AF4136" w:rsidP="00AF4136">
      <w:r>
        <w:t>Dans un code CSS comme celui-ci, on trouve trois éléments différents :</w:t>
      </w:r>
    </w:p>
    <w:p w:rsidR="00AF4136" w:rsidRDefault="00AF4136" w:rsidP="00AF4136">
      <w:r>
        <w:rPr>
          <w:rStyle w:val="lev"/>
        </w:rPr>
        <w:t>Des noms de balises</w:t>
      </w:r>
      <w:r>
        <w:t xml:space="preserve"> : on écrit les noms des balises dont on veut modifier l'apparence. Par exemple, si je veux modifier l'apparence de tous les paragraphes </w:t>
      </w:r>
      <w:r>
        <w:rPr>
          <w:rStyle w:val="CodeHTML"/>
          <w:rFonts w:eastAsiaTheme="minorHAnsi"/>
        </w:rPr>
        <w:t>&lt;p&gt;</w:t>
      </w:r>
      <w:r>
        <w:t xml:space="preserve">, je dois écrire </w:t>
      </w:r>
      <w:r>
        <w:rPr>
          <w:rStyle w:val="CodeHTML"/>
          <w:rFonts w:eastAsiaTheme="minorHAnsi"/>
        </w:rPr>
        <w:t>p</w:t>
      </w:r>
      <w:r>
        <w:t>.</w:t>
      </w:r>
    </w:p>
    <w:p w:rsidR="00AF4136" w:rsidRDefault="00AF4136" w:rsidP="00AF4136">
      <w:r>
        <w:rPr>
          <w:rStyle w:val="lev"/>
        </w:rPr>
        <w:t>Des propriétés CSS</w:t>
      </w:r>
      <w:r>
        <w:t xml:space="preserve"> : les « effets de style » de la page sont rangés dans des propriétés. Il y a par exemple la propriété </w:t>
      </w:r>
      <w:r>
        <w:rPr>
          <w:rStyle w:val="CodeHTML"/>
          <w:rFonts w:eastAsiaTheme="minorHAnsi"/>
        </w:rPr>
        <w:t>color</w:t>
      </w:r>
      <w:r>
        <w:t xml:space="preserve"> qui permet d'indiquer la couleur du texte, </w:t>
      </w:r>
      <w:r>
        <w:rPr>
          <w:rStyle w:val="CodeHTML"/>
          <w:rFonts w:eastAsiaTheme="minorHAnsi"/>
        </w:rPr>
        <w:t>font-size</w:t>
      </w:r>
      <w:r>
        <w:t xml:space="preserve"> qui permet d'indiquer la taille du texte, etc. Il y a beaucoup de propriétés CSS et, comme je vous l'ai dit, je ne vous obligerai pas à les connaître toutes par cœur.</w:t>
      </w:r>
    </w:p>
    <w:p w:rsidR="00AF4136" w:rsidRDefault="00AF4136" w:rsidP="00AF4136">
      <w:r>
        <w:rPr>
          <w:rStyle w:val="lev"/>
        </w:rPr>
        <w:t>Les valeurs</w:t>
      </w:r>
      <w:r>
        <w:t xml:space="preserve"> : pour chaque propriété CSS, on doit indiquer une valeur. Par exemple, pour la propriété </w:t>
      </w:r>
      <w:r>
        <w:rPr>
          <w:rStyle w:val="CodeHTML"/>
          <w:rFonts w:eastAsiaTheme="minorHAnsi"/>
        </w:rPr>
        <w:t>color</w:t>
      </w:r>
      <w:r>
        <w:t xml:space="preserve">, il faut indiquer le nom de la couleur. Pour </w:t>
      </w:r>
      <w:r>
        <w:rPr>
          <w:rStyle w:val="CodeHTML"/>
          <w:rFonts w:eastAsiaTheme="minorHAnsi"/>
        </w:rPr>
        <w:t>font-size</w:t>
      </w:r>
      <w:r>
        <w:t>, il faut indiquer quelle taille on veut, etc.</w:t>
      </w:r>
    </w:p>
    <w:p w:rsidR="00AF4136" w:rsidRPr="00BE2310" w:rsidRDefault="00AF4136" w:rsidP="00AF4136">
      <w:pPr>
        <w:rPr>
          <w:b/>
        </w:rPr>
      </w:pPr>
      <w:r w:rsidRPr="00BE2310">
        <w:rPr>
          <w:b/>
        </w:rPr>
        <w:t>Exemple :</w:t>
      </w:r>
    </w:p>
    <w:p w:rsidR="00AF4136" w:rsidRPr="00AF4136" w:rsidRDefault="00AF4136" w:rsidP="00AF4136">
      <w:pPr>
        <w:spacing w:line="240" w:lineRule="auto"/>
        <w:rPr>
          <w:i/>
          <w:highlight w:val="yellow"/>
        </w:rPr>
      </w:pPr>
      <w:r w:rsidRPr="00AF4136">
        <w:rPr>
          <w:i/>
          <w:highlight w:val="yellow"/>
        </w:rPr>
        <w:t>balise</w:t>
      </w:r>
      <w:r w:rsidRPr="00AF4136">
        <w:rPr>
          <w:i/>
          <w:highlight w:val="yellow"/>
        </w:rPr>
        <w:br/>
        <w:t>{</w:t>
      </w:r>
      <w:r w:rsidRPr="00AF4136">
        <w:rPr>
          <w:i/>
          <w:highlight w:val="yellow"/>
        </w:rPr>
        <w:br/>
      </w:r>
      <w:r w:rsidRPr="00AF4136">
        <w:rPr>
          <w:i/>
          <w:highlight w:val="yellow"/>
        </w:rPr>
        <w:tab/>
        <w:t>propriété1 : valeur1 ;</w:t>
      </w:r>
    </w:p>
    <w:p w:rsidR="00AF4136" w:rsidRPr="00AF4136" w:rsidRDefault="00AF4136" w:rsidP="00AF4136">
      <w:pPr>
        <w:spacing w:line="240" w:lineRule="auto"/>
        <w:rPr>
          <w:i/>
          <w:highlight w:val="yellow"/>
        </w:rPr>
      </w:pPr>
      <w:r w:rsidRPr="00AF4136">
        <w:rPr>
          <w:i/>
          <w:highlight w:val="yellow"/>
        </w:rPr>
        <w:tab/>
        <w:t>propriété2 : valeur2 ;</w:t>
      </w:r>
    </w:p>
    <w:p w:rsidR="00AF4136" w:rsidRPr="00AF4136" w:rsidRDefault="00AF4136" w:rsidP="00AF4136">
      <w:pPr>
        <w:spacing w:line="240" w:lineRule="auto"/>
        <w:rPr>
          <w:i/>
        </w:rPr>
      </w:pPr>
      <w:r w:rsidRPr="00AF4136">
        <w:rPr>
          <w:i/>
          <w:highlight w:val="yellow"/>
        </w:rPr>
        <w:t>}</w:t>
      </w:r>
    </w:p>
    <w:p w:rsidR="00AF4136" w:rsidRDefault="00BE2310" w:rsidP="00AF4136">
      <w:r>
        <w:t>O</w:t>
      </w:r>
      <w:r w:rsidR="00AF4136">
        <w:t xml:space="preserve">n écrit le nom de la balise (par exemple </w:t>
      </w:r>
      <w:r w:rsidR="00AF4136">
        <w:rPr>
          <w:rStyle w:val="CodeHTML"/>
          <w:rFonts w:eastAsiaTheme="majorEastAsia"/>
        </w:rPr>
        <w:t>h1</w:t>
      </w:r>
      <w:r w:rsidR="00AF4136">
        <w:t xml:space="preserve">) et on ouvre des accolades pour, à l'intérieur, mettre les propriétés et valeurs que l'on souhaite. On peut mettre autant de propriétés que l'on veut à l'intérieur des </w:t>
      </w:r>
      <w:r w:rsidR="00AF4136">
        <w:lastRenderedPageBreak/>
        <w:t>accolades</w:t>
      </w:r>
      <w:r>
        <w:t>, cependant on ne saisit pas deux fois la même propriété</w:t>
      </w:r>
      <w:r w:rsidR="00AF4136">
        <w:t xml:space="preserve">. Chaque propriété est suivie du symbole </w:t>
      </w:r>
      <w:r>
        <w:t>"</w:t>
      </w:r>
      <w:r w:rsidR="00AF4136" w:rsidRPr="00BE2310">
        <w:rPr>
          <w:b/>
          <w:sz w:val="24"/>
          <w:szCs w:val="24"/>
        </w:rPr>
        <w:t>:</w:t>
      </w:r>
      <w:r>
        <w:t>"</w:t>
      </w:r>
      <w:r w:rsidR="00AF4136">
        <w:t xml:space="preserve"> puis de la valeur correspondante. Enfin, chaque ligne se</w:t>
      </w:r>
      <w:r>
        <w:t xml:space="preserve"> termine par un point-virgule "</w:t>
      </w:r>
      <w:r w:rsidR="00AF4136" w:rsidRPr="00BE2310">
        <w:rPr>
          <w:b/>
          <w:sz w:val="24"/>
          <w:szCs w:val="24"/>
        </w:rPr>
        <w:t>;</w:t>
      </w:r>
      <w:r>
        <w:t>"</w:t>
      </w:r>
      <w:r w:rsidR="00AF4136">
        <w:t>.</w:t>
      </w:r>
    </w:p>
    <w:p w:rsidR="00BE2310" w:rsidRDefault="00BE2310" w:rsidP="00AF4136">
      <w:r>
        <w:t xml:space="preserve">Vous pouvez aussi ajouter des commentaires CSS qui vous permettent de vous repérer à l'intérieur de votre code. Ils ne seront pas affichés sur votre site. Pour séparer votre code CSS, il est possible de générer plusieurs feuilles de styles CSS. Il suffit de taper " </w:t>
      </w:r>
      <w:r w:rsidRPr="00BE2310">
        <w:rPr>
          <w:b/>
          <w:sz w:val="24"/>
          <w:szCs w:val="24"/>
        </w:rPr>
        <w:t>/*</w:t>
      </w:r>
      <w:r>
        <w:rPr>
          <w:b/>
          <w:sz w:val="24"/>
          <w:szCs w:val="24"/>
        </w:rPr>
        <w:t xml:space="preserve"> </w:t>
      </w:r>
      <w:r>
        <w:t xml:space="preserve">" pour ouvrir un commentaire et " </w:t>
      </w:r>
      <w:r w:rsidRPr="00BE2310">
        <w:rPr>
          <w:b/>
          <w:sz w:val="24"/>
          <w:szCs w:val="24"/>
        </w:rPr>
        <w:t>*/</w:t>
      </w:r>
      <w:r>
        <w:rPr>
          <w:b/>
          <w:sz w:val="24"/>
          <w:szCs w:val="24"/>
        </w:rPr>
        <w:t xml:space="preserve"> </w:t>
      </w:r>
      <w:r>
        <w:t>" pour le fermer.</w:t>
      </w:r>
    </w:p>
    <w:p w:rsidR="00F62259" w:rsidRDefault="00F62259" w:rsidP="00F62259">
      <w:pPr>
        <w:pStyle w:val="Titre3"/>
      </w:pPr>
      <w:r>
        <w:t>Sélection en fonction des classes et des ID</w:t>
      </w:r>
    </w:p>
    <w:p w:rsidR="00F62259" w:rsidRDefault="00F62259" w:rsidP="00F62259">
      <w:r>
        <w:t>On peut ajouter des class et des ID pour permettre de sélectionner les zones à mettre en forme en fonction de la présentation que nous souhaitons au final.</w:t>
      </w:r>
    </w:p>
    <w:p w:rsidR="00444BD9" w:rsidRDefault="00444BD9" w:rsidP="00444BD9">
      <w:pPr>
        <w:pStyle w:val="Titre2"/>
      </w:pPr>
      <w:bookmarkStart w:id="6" w:name="_Toc467577264"/>
      <w:r>
        <w:t>Formatage du texte</w:t>
      </w:r>
      <w:bookmarkEnd w:id="6"/>
    </w:p>
    <w:p w:rsidR="00444BD9" w:rsidRDefault="00444BD9" w:rsidP="00444BD9">
      <w:pPr>
        <w:rPr>
          <w:lang w:eastAsia="fr-FR"/>
        </w:rPr>
      </w:pPr>
      <w:r>
        <w:rPr>
          <w:lang w:eastAsia="fr-FR"/>
        </w:rPr>
        <w:t>Nous allons modifier l'apparence du texte et voir les valeurs à mettre en place pour les propriétés CSS les plus connues. Par exemple voir comment modifier la taille du texte, changer la police, aligner le texte, ...</w:t>
      </w:r>
    </w:p>
    <w:p w:rsidR="00444BD9" w:rsidRDefault="00444BD9" w:rsidP="00444BD9">
      <w:pPr>
        <w:pStyle w:val="Paragraphedeliste"/>
        <w:numPr>
          <w:ilvl w:val="0"/>
          <w:numId w:val="19"/>
        </w:numPr>
      </w:pPr>
      <w:r>
        <w:t>Les tailles : FONT-SIZE, il existe donc des tailles absolues et des relatives.</w:t>
      </w:r>
    </w:p>
    <w:p w:rsidR="00444BD9" w:rsidRDefault="00444BD9" w:rsidP="00444BD9">
      <w:pPr>
        <w:pStyle w:val="Paragraphedeliste"/>
        <w:numPr>
          <w:ilvl w:val="0"/>
          <w:numId w:val="19"/>
        </w:numPr>
      </w:pPr>
      <w:r>
        <w:t>Police d'écriture : FONT-FAMILY, il est important de spécifier la police sinon le navigateur prendra une police système par défaut sur votre poste. L'affichage et le rendu final n'aura donc plus rien à voir.</w:t>
      </w:r>
    </w:p>
    <w:p w:rsidR="00444BD9" w:rsidRDefault="00444BD9" w:rsidP="00444BD9">
      <w:pPr>
        <w:pStyle w:val="Paragraphedeliste"/>
        <w:numPr>
          <w:ilvl w:val="0"/>
          <w:numId w:val="19"/>
        </w:numPr>
      </w:pPr>
      <w:r>
        <w:t>Effet d'écriture : FONT-STYLE - balise : em</w:t>
      </w:r>
    </w:p>
    <w:p w:rsidR="00444BD9" w:rsidRDefault="00444BD9" w:rsidP="00444BD9">
      <w:pPr>
        <w:pStyle w:val="Paragraphedeliste"/>
        <w:numPr>
          <w:ilvl w:val="0"/>
          <w:numId w:val="19"/>
        </w:numPr>
      </w:pPr>
      <w:r>
        <w:t>Mettre en gras : FONT-WEIGTH - balise : strong</w:t>
      </w:r>
    </w:p>
    <w:p w:rsidR="00444BD9" w:rsidRDefault="00444BD9" w:rsidP="00444BD9">
      <w:pPr>
        <w:pStyle w:val="Paragraphedeliste"/>
        <w:numPr>
          <w:ilvl w:val="0"/>
          <w:numId w:val="19"/>
        </w:numPr>
      </w:pPr>
      <w:r>
        <w:t>Décoration sur le texte : TEXT-DECORATION (underline, line-through, overline, blink)</w:t>
      </w:r>
    </w:p>
    <w:p w:rsidR="00444BD9" w:rsidRDefault="00444BD9" w:rsidP="00444BD9">
      <w:pPr>
        <w:pStyle w:val="Paragraphedeliste"/>
        <w:numPr>
          <w:ilvl w:val="0"/>
          <w:numId w:val="19"/>
        </w:numPr>
      </w:pPr>
      <w:r>
        <w:t>Alignement des paragraphes : TEXT-ALIGN</w:t>
      </w:r>
    </w:p>
    <w:p w:rsidR="00444BD9" w:rsidRDefault="00444BD9" w:rsidP="00444BD9">
      <w:pPr>
        <w:pStyle w:val="Paragraphedeliste"/>
        <w:numPr>
          <w:ilvl w:val="0"/>
          <w:numId w:val="19"/>
        </w:numPr>
      </w:pPr>
      <w:r>
        <w:t>Les flottants : FLOAT</w:t>
      </w:r>
    </w:p>
    <w:p w:rsidR="00AF4136" w:rsidRDefault="00AF4136" w:rsidP="00AF4136"/>
    <w:p w:rsidR="0040344B" w:rsidRDefault="0040344B" w:rsidP="0040344B">
      <w:pPr>
        <w:pStyle w:val="Titre2"/>
      </w:pPr>
      <w:bookmarkStart w:id="7" w:name="_Toc466996914"/>
      <w:r>
        <w:t>Bootstrap</w:t>
      </w:r>
      <w:bookmarkEnd w:id="7"/>
    </w:p>
    <w:p w:rsidR="0040344B" w:rsidRDefault="0040344B" w:rsidP="0040344B">
      <w:pPr>
        <w:pStyle w:val="Titre2"/>
      </w:pPr>
      <w:bookmarkStart w:id="8" w:name="_Toc466996915"/>
      <w:r>
        <w:t>Mailjet</w:t>
      </w:r>
      <w:bookmarkEnd w:id="8"/>
    </w:p>
    <w:p w:rsidR="0040344B" w:rsidRDefault="0040344B" w:rsidP="0040344B">
      <w:pPr>
        <w:pStyle w:val="Titre1"/>
      </w:pPr>
      <w:bookmarkStart w:id="9" w:name="_Toc466996916"/>
      <w:r>
        <w:t>WORDPRESS</w:t>
      </w:r>
      <w:bookmarkEnd w:id="9"/>
    </w:p>
    <w:p w:rsidR="0040344B" w:rsidRPr="00AF4136" w:rsidRDefault="0040344B" w:rsidP="00AF4136"/>
    <w:p w:rsidR="00CD5A9B" w:rsidRPr="00F34F08" w:rsidRDefault="00CD5A9B" w:rsidP="00CD5A9B"/>
    <w:p w:rsidR="006714BA" w:rsidRPr="006714BA" w:rsidRDefault="006714BA" w:rsidP="006714BA"/>
    <w:sectPr w:rsidR="006714BA" w:rsidRPr="006714BA" w:rsidSect="00085897">
      <w:headerReference w:type="default" r:id="rId14"/>
      <w:footerReference w:type="default" r:id="rId15"/>
      <w:pgSz w:w="11906" w:h="16838"/>
      <w:pgMar w:top="964" w:right="1021" w:bottom="851" w:left="102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9DB" w:rsidRDefault="004249DB" w:rsidP="00085897">
      <w:pPr>
        <w:spacing w:after="0" w:line="240" w:lineRule="auto"/>
      </w:pPr>
      <w:r>
        <w:separator/>
      </w:r>
    </w:p>
  </w:endnote>
  <w:endnote w:type="continuationSeparator" w:id="1">
    <w:p w:rsidR="004249DB" w:rsidRDefault="004249DB" w:rsidP="000858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xo 2">
    <w:panose1 w:val="00000500000000000000"/>
    <w:charset w:val="00"/>
    <w:family w:val="auto"/>
    <w:pitch w:val="variable"/>
    <w:sig w:usb0="00000207" w:usb1="00000000" w:usb2="00000000" w:usb3="00000000" w:csb0="00000097"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44B" w:rsidRDefault="0040344B">
    <w:pPr>
      <w:pStyle w:val="Pieddepage"/>
    </w:pPr>
    <w:r>
      <w:rPr>
        <w:noProof/>
        <w:lang w:eastAsia="fr-FR"/>
      </w:rPr>
      <w:pict>
        <v:shapetype id="_x0000_t202" coordsize="21600,21600" o:spt="202" path="m,l,21600r21600,l21600,xe">
          <v:stroke joinstyle="miter"/>
          <v:path gradientshapeok="t" o:connecttype="rect"/>
        </v:shapetype>
        <v:shape id="_x0000_s2051" type="#_x0000_t202" style="position:absolute;left:0;text-align:left;margin-left:-52.05pt;margin-top:22.6pt;width:608pt;height:30.35pt;z-index:251658240" fillcolor="#19607e" strokecolor="white [3212]">
          <v:textbox style="mso-next-textbox:#_x0000_s2051">
            <w:txbxContent>
              <w:p w:rsidR="0040344B" w:rsidRDefault="0040344B" w:rsidP="001029D0">
                <w:pPr>
                  <w:pStyle w:val="Pieddepage"/>
                </w:pPr>
              </w:p>
              <w:p w:rsidR="0040344B" w:rsidRDefault="0040344B" w:rsidP="001029D0">
                <w:pPr>
                  <w:tabs>
                    <w:tab w:val="left" w:pos="851"/>
                    <w:tab w:val="right" w:pos="10915"/>
                  </w:tabs>
                </w:pPr>
                <w:r>
                  <w:tab/>
                </w:r>
                <w:r>
                  <w:tab/>
                </w:r>
              </w:p>
              <w:p w:rsidR="0040344B" w:rsidRPr="00085897" w:rsidRDefault="0040344B" w:rsidP="001029D0">
                <w:pPr>
                  <w:pStyle w:val="Pieddepage"/>
                  <w:tabs>
                    <w:tab w:val="left" w:pos="567"/>
                  </w:tabs>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44B" w:rsidRDefault="0040344B">
    <w:pPr>
      <w:pStyle w:val="Pieddepage"/>
    </w:pPr>
    <w:r>
      <w:rPr>
        <w:noProof/>
        <w:lang w:eastAsia="fr-FR"/>
      </w:rPr>
      <w:pict>
        <v:shapetype id="_x0000_t202" coordsize="21600,21600" o:spt="202" path="m,l,21600r21600,l21600,xe">
          <v:stroke joinstyle="miter"/>
          <v:path gradientshapeok="t" o:connecttype="rect"/>
        </v:shapetype>
        <v:shape id="_x0000_s2057" type="#_x0000_t202" style="position:absolute;left:0;text-align:left;margin-left:-52.05pt;margin-top:-.05pt;width:608pt;height:53pt;z-index:251668480" fillcolor="#efefee" strokecolor="#5f696c">
          <v:textbox style="mso-next-textbox:#_x0000_s2057">
            <w:txbxContent>
              <w:p w:rsidR="0040344B" w:rsidRDefault="0040344B" w:rsidP="001029D0">
                <w:pPr>
                  <w:pStyle w:val="Pieddepage"/>
                </w:pPr>
              </w:p>
              <w:p w:rsidR="0040344B" w:rsidRPr="003D5EC4" w:rsidRDefault="0040344B" w:rsidP="001029D0">
                <w:pPr>
                  <w:tabs>
                    <w:tab w:val="left" w:pos="851"/>
                    <w:tab w:val="right" w:pos="10915"/>
                  </w:tabs>
                  <w:rPr>
                    <w:rFonts w:asciiTheme="majorHAnsi" w:hAnsiTheme="majorHAnsi"/>
                    <w:color w:val="19607E"/>
                    <w:sz w:val="16"/>
                  </w:rPr>
                </w:pPr>
                <w:r>
                  <w:tab/>
                </w:r>
                <w:r>
                  <w:rPr>
                    <w:rStyle w:val="PieddepageCar"/>
                  </w:rPr>
                  <w:t>Formation NUMERICA - Novembre 2016</w:t>
                </w:r>
                <w:r>
                  <w:tab/>
                </w:r>
                <w:sdt>
                  <w:sdtPr>
                    <w:id w:val="12147053"/>
                    <w:docPartObj>
                      <w:docPartGallery w:val="Page Numbers (Top of Page)"/>
                      <w:docPartUnique/>
                    </w:docPartObj>
                  </w:sdtPr>
                  <w:sdtContent>
                    <w:r w:rsidRPr="001029D0">
                      <w:rPr>
                        <w:rStyle w:val="Numrodepage"/>
                      </w:rPr>
                      <w:fldChar w:fldCharType="begin"/>
                    </w:r>
                    <w:r w:rsidRPr="001029D0">
                      <w:rPr>
                        <w:rStyle w:val="Numrodepage"/>
                      </w:rPr>
                      <w:instrText xml:space="preserve"> PAGE </w:instrText>
                    </w:r>
                    <w:r w:rsidRPr="001029D0">
                      <w:rPr>
                        <w:rStyle w:val="Numrodepage"/>
                      </w:rPr>
                      <w:fldChar w:fldCharType="separate"/>
                    </w:r>
                    <w:r w:rsidR="00444BD9">
                      <w:rPr>
                        <w:rStyle w:val="Numrodepage"/>
                        <w:noProof/>
                      </w:rPr>
                      <w:t>6</w:t>
                    </w:r>
                    <w:r w:rsidRPr="001029D0">
                      <w:rPr>
                        <w:rStyle w:val="Numrodepage"/>
                      </w:rPr>
                      <w:fldChar w:fldCharType="end"/>
                    </w:r>
                    <w:r w:rsidRPr="001029D0">
                      <w:rPr>
                        <w:rStyle w:val="Numrodepage"/>
                      </w:rPr>
                      <w:t>/</w:t>
                    </w:r>
                    <w:r w:rsidRPr="001029D0">
                      <w:rPr>
                        <w:rStyle w:val="Numrodepage"/>
                      </w:rPr>
                      <w:fldChar w:fldCharType="begin"/>
                    </w:r>
                    <w:r w:rsidRPr="001029D0">
                      <w:rPr>
                        <w:rStyle w:val="Numrodepage"/>
                      </w:rPr>
                      <w:instrText xml:space="preserve"> NUMPAGES  </w:instrText>
                    </w:r>
                    <w:r w:rsidRPr="001029D0">
                      <w:rPr>
                        <w:rStyle w:val="Numrodepage"/>
                      </w:rPr>
                      <w:fldChar w:fldCharType="separate"/>
                    </w:r>
                    <w:r w:rsidR="00444BD9">
                      <w:rPr>
                        <w:rStyle w:val="Numrodepage"/>
                        <w:noProof/>
                      </w:rPr>
                      <w:t>6</w:t>
                    </w:r>
                    <w:r w:rsidRPr="001029D0">
                      <w:rPr>
                        <w:rStyle w:val="Numrodepage"/>
                      </w:rPr>
                      <w:fldChar w:fldCharType="end"/>
                    </w:r>
                  </w:sdtContent>
                </w:sdt>
              </w:p>
              <w:p w:rsidR="0040344B" w:rsidRPr="00085897" w:rsidRDefault="0040344B" w:rsidP="001029D0">
                <w:pPr>
                  <w:pStyle w:val="Pieddepage"/>
                  <w:tabs>
                    <w:tab w:val="left" w:pos="567"/>
                  </w:tabs>
                </w:pP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9DB" w:rsidRDefault="004249DB" w:rsidP="00085897">
      <w:pPr>
        <w:spacing w:after="0" w:line="240" w:lineRule="auto"/>
      </w:pPr>
      <w:r>
        <w:separator/>
      </w:r>
    </w:p>
  </w:footnote>
  <w:footnote w:type="continuationSeparator" w:id="1">
    <w:p w:rsidR="004249DB" w:rsidRDefault="004249DB" w:rsidP="000858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44B" w:rsidRDefault="0040344B">
    <w:pPr>
      <w:pStyle w:val="En-tte"/>
    </w:pPr>
    <w:r w:rsidRPr="00C352EA">
      <w:rPr>
        <w:noProof/>
        <w:lang w:eastAsia="fr-FR"/>
      </w:rPr>
      <w:drawing>
        <wp:inline distT="0" distB="0" distL="0" distR="0">
          <wp:extent cx="1790700" cy="391716"/>
          <wp:effectExtent l="0" t="0" r="0" b="0"/>
          <wp:docPr id="8" name="Image 3" descr="\\192.168.218.225\data\WebRelief\logo\webreli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2.168.218.225\data\WebRelief\logo\webrelief_logo.png"/>
                  <pic:cNvPicPr>
                    <a:picLocks noChangeAspect="1" noChangeArrowheads="1"/>
                  </pic:cNvPicPr>
                </pic:nvPicPr>
                <pic:blipFill>
                  <a:blip r:embed="rId1"/>
                  <a:srcRect/>
                  <a:stretch>
                    <a:fillRect/>
                  </a:stretch>
                </pic:blipFill>
                <pic:spPr bwMode="auto">
                  <a:xfrm>
                    <a:off x="0" y="0"/>
                    <a:ext cx="1791089" cy="391801"/>
                  </a:xfrm>
                  <a:prstGeom prst="rect">
                    <a:avLst/>
                  </a:prstGeom>
                  <a:noFill/>
                  <a:ln w="9525">
                    <a:noFill/>
                    <a:miter lim="800000"/>
                    <a:headEnd/>
                    <a:tailEnd/>
                  </a:ln>
                </pic:spPr>
              </pic:pic>
            </a:graphicData>
          </a:graphic>
        </wp:inline>
      </w:drawing>
    </w:r>
    <w:r>
      <w:rPr>
        <w:noProof/>
        <w:lang w:eastAsia="fr-FR"/>
      </w:rPr>
      <w:drawing>
        <wp:inline distT="0" distB="0" distL="0" distR="0">
          <wp:extent cx="6254750" cy="1371600"/>
          <wp:effectExtent l="0" t="0" r="0" b="0"/>
          <wp:docPr id="5" name="Image 2" descr="\\192.168.218.225\data\WebRelief\logo\webreli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92.168.218.225\data\WebRelief\logo\webrelief_logo.png"/>
                  <pic:cNvPicPr>
                    <a:picLocks noChangeAspect="1" noChangeArrowheads="1"/>
                  </pic:cNvPicPr>
                </pic:nvPicPr>
                <pic:blipFill>
                  <a:blip r:embed="rId1"/>
                  <a:srcRect/>
                  <a:stretch>
                    <a:fillRect/>
                  </a:stretch>
                </pic:blipFill>
                <pic:spPr bwMode="auto">
                  <a:xfrm>
                    <a:off x="0" y="0"/>
                    <a:ext cx="6254750" cy="137160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44B" w:rsidRDefault="0040344B">
    <w:pPr>
      <w:pStyle w:val="En-tte"/>
    </w:pPr>
    <w:r>
      <w:rPr>
        <w:noProof/>
      </w:rPr>
      <w:pict>
        <v:shapetype id="_x0000_t202" coordsize="21600,21600" o:spt="202" path="m,l,21600r21600,l21600,xe">
          <v:stroke joinstyle="miter"/>
          <v:path gradientshapeok="t" o:connecttype="rect"/>
        </v:shapetype>
        <v:shape id="_x0000_s2056" type="#_x0000_t202" style="position:absolute;left:0;text-align:left;margin-left:0;margin-top:-43.3pt;width:607.6pt;height:31.5pt;z-index:251666432;mso-position-horizontal:center;mso-width-relative:margin;mso-height-relative:margin" fillcolor="#19607e" strokecolor="white [3212]">
          <v:textbox>
            <w:txbxContent>
              <w:p w:rsidR="0040344B" w:rsidRPr="00285B91" w:rsidRDefault="0040344B" w:rsidP="00285B91"/>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44B" w:rsidRDefault="0040344B">
    <w:pPr>
      <w:pStyle w:val="En-tte"/>
    </w:pPr>
    <w:r w:rsidRPr="00C352EA">
      <w:rPr>
        <w:noProof/>
        <w:lang w:eastAsia="fr-FR"/>
      </w:rPr>
      <w:drawing>
        <wp:anchor distT="0" distB="0" distL="114300" distR="114300" simplePos="0" relativeHeight="251664384" behindDoc="1" locked="0" layoutInCell="1" allowOverlap="1">
          <wp:simplePos x="0" y="0"/>
          <wp:positionH relativeFrom="column">
            <wp:posOffset>-51435</wp:posOffset>
          </wp:positionH>
          <wp:positionV relativeFrom="paragraph">
            <wp:posOffset>-360680</wp:posOffset>
          </wp:positionV>
          <wp:extent cx="1790700" cy="393700"/>
          <wp:effectExtent l="0" t="0" r="0" b="0"/>
          <wp:wrapNone/>
          <wp:docPr id="2" name="Image 3" descr="\\192.168.218.225\data\WebRelief\logo\webreli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2.168.218.225\data\WebRelief\logo\webrelief_logo.png"/>
                  <pic:cNvPicPr>
                    <a:picLocks noChangeAspect="1" noChangeArrowheads="1"/>
                  </pic:cNvPicPr>
                </pic:nvPicPr>
                <pic:blipFill>
                  <a:blip r:embed="rId1"/>
                  <a:srcRect/>
                  <a:stretch>
                    <a:fillRect/>
                  </a:stretch>
                </pic:blipFill>
                <pic:spPr bwMode="auto">
                  <a:xfrm>
                    <a:off x="0" y="0"/>
                    <a:ext cx="1790700" cy="393700"/>
                  </a:xfrm>
                  <a:prstGeom prst="rect">
                    <a:avLst/>
                  </a:prstGeom>
                  <a:noFill/>
                  <a:ln w="9525">
                    <a:noFill/>
                    <a:miter lim="800000"/>
                    <a:headEnd/>
                    <a:tailEnd/>
                  </a:ln>
                </pic:spPr>
              </pic:pic>
            </a:graphicData>
          </a:graphic>
        </wp:anchor>
      </w:drawing>
    </w:r>
    <w:r>
      <w:rPr>
        <w:noProof/>
        <w:lang w:eastAsia="fr-FR"/>
      </w:rPr>
      <w:pict>
        <v:shapetype id="_x0000_t202" coordsize="21600,21600" o:spt="202" path="m,l,21600r21600,l21600,xe">
          <v:stroke joinstyle="miter"/>
          <v:path gradientshapeok="t" o:connecttype="rect"/>
        </v:shapetype>
        <v:shape id="_x0000_s2055" type="#_x0000_t202" style="position:absolute;left:0;text-align:left;margin-left:-61.55pt;margin-top:-40.4pt;width:608pt;height:53pt;z-index:251663360;mso-position-horizontal-relative:text;mso-position-vertical-relative:text" fillcolor="#efefee" strokecolor="#5f696c">
          <v:textbox style="mso-next-textbox:#_x0000_s2055">
            <w:txbxContent>
              <w:p w:rsidR="0040344B" w:rsidRDefault="0040344B" w:rsidP="001029D0">
                <w:pPr>
                  <w:pStyle w:val="Pieddepage"/>
                </w:pPr>
              </w:p>
              <w:p w:rsidR="0040344B" w:rsidRDefault="0040344B" w:rsidP="00C352EA">
                <w:pPr>
                  <w:tabs>
                    <w:tab w:val="left" w:pos="993"/>
                    <w:tab w:val="right" w:pos="10915"/>
                  </w:tabs>
                </w:pPr>
                <w:r>
                  <w:tab/>
                </w:r>
              </w:p>
              <w:p w:rsidR="0040344B" w:rsidRPr="00085897" w:rsidRDefault="0040344B" w:rsidP="001029D0">
                <w:pPr>
                  <w:pStyle w:val="Pieddepage"/>
                  <w:tabs>
                    <w:tab w:val="left" w:pos="567"/>
                  </w:tabs>
                </w:pP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12702"/>
    <w:multiLevelType w:val="hybridMultilevel"/>
    <w:tmpl w:val="45FE8B78"/>
    <w:lvl w:ilvl="0" w:tplc="B0FAD46C">
      <w:start w:val="1"/>
      <w:numFmt w:val="bullet"/>
      <w:lvlText w:val="o"/>
      <w:lvlJc w:val="left"/>
      <w:pPr>
        <w:ind w:left="1789" w:hanging="360"/>
      </w:pPr>
      <w:rPr>
        <w:rFonts w:ascii="Courier New" w:hAnsi="Courier New" w:hint="default"/>
        <w:color w:val="F5842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C8C07B8"/>
    <w:multiLevelType w:val="hybridMultilevel"/>
    <w:tmpl w:val="78D01D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9DD6D0D"/>
    <w:multiLevelType w:val="hybridMultilevel"/>
    <w:tmpl w:val="EABE3250"/>
    <w:lvl w:ilvl="0" w:tplc="AC06D1A2">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B850416"/>
    <w:multiLevelType w:val="hybridMultilevel"/>
    <w:tmpl w:val="ECFE8B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E1122C5"/>
    <w:multiLevelType w:val="hybridMultilevel"/>
    <w:tmpl w:val="37787A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44940D2"/>
    <w:multiLevelType w:val="hybridMultilevel"/>
    <w:tmpl w:val="F210FF32"/>
    <w:lvl w:ilvl="0" w:tplc="DA16F9D4">
      <w:start w:val="4"/>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75B7592"/>
    <w:multiLevelType w:val="hybridMultilevel"/>
    <w:tmpl w:val="454E3DD2"/>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7F04B1B"/>
    <w:multiLevelType w:val="hybridMultilevel"/>
    <w:tmpl w:val="295CFE92"/>
    <w:lvl w:ilvl="0" w:tplc="5788905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B41085E"/>
    <w:multiLevelType w:val="hybridMultilevel"/>
    <w:tmpl w:val="661A60B0"/>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nsid w:val="2C434E96"/>
    <w:multiLevelType w:val="multilevel"/>
    <w:tmpl w:val="243C8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F87FDD"/>
    <w:multiLevelType w:val="hybridMultilevel"/>
    <w:tmpl w:val="495CC5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4354F48"/>
    <w:multiLevelType w:val="hybridMultilevel"/>
    <w:tmpl w:val="7A9408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15D725A"/>
    <w:multiLevelType w:val="hybridMultilevel"/>
    <w:tmpl w:val="82A68B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4CE6555"/>
    <w:multiLevelType w:val="hybridMultilevel"/>
    <w:tmpl w:val="68AE4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5186DC2"/>
    <w:multiLevelType w:val="hybridMultilevel"/>
    <w:tmpl w:val="DD3E3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A696C8C"/>
    <w:multiLevelType w:val="hybridMultilevel"/>
    <w:tmpl w:val="B8926108"/>
    <w:lvl w:ilvl="0" w:tplc="F48C226C">
      <w:start w:val="1"/>
      <w:numFmt w:val="bullet"/>
      <w:pStyle w:val="Paragraphedeliste"/>
      <w:lvlText w:val=""/>
      <w:lvlJc w:val="left"/>
      <w:pPr>
        <w:ind w:left="1069" w:hanging="360"/>
      </w:pPr>
      <w:rPr>
        <w:rFonts w:ascii="Symbol" w:hAnsi="Symbol" w:hint="default"/>
        <w:color w:val="F58426"/>
      </w:rPr>
    </w:lvl>
    <w:lvl w:ilvl="1" w:tplc="B0FAD46C">
      <w:start w:val="1"/>
      <w:numFmt w:val="bullet"/>
      <w:lvlText w:val="o"/>
      <w:lvlJc w:val="left"/>
      <w:pPr>
        <w:ind w:left="1789" w:hanging="360"/>
      </w:pPr>
      <w:rPr>
        <w:rFonts w:ascii="Courier New" w:hAnsi="Courier New" w:hint="default"/>
        <w:color w:val="F58426"/>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6">
    <w:nsid w:val="7CB861C5"/>
    <w:multiLevelType w:val="hybridMultilevel"/>
    <w:tmpl w:val="3DDCB4B6"/>
    <w:lvl w:ilvl="0" w:tplc="4830CB3C">
      <w:numFmt w:val="bullet"/>
      <w:lvlText w:val="-"/>
      <w:lvlJc w:val="left"/>
      <w:pPr>
        <w:ind w:left="1414" w:hanging="705"/>
      </w:pPr>
      <w:rPr>
        <w:rFonts w:ascii="Arial" w:eastAsiaTheme="minorHAnsi"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7">
    <w:nsid w:val="7EC06F1A"/>
    <w:multiLevelType w:val="hybridMultilevel"/>
    <w:tmpl w:val="F3EA05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0"/>
  </w:num>
  <w:num w:numId="4">
    <w:abstractNumId w:val="16"/>
  </w:num>
  <w:num w:numId="5">
    <w:abstractNumId w:val="1"/>
  </w:num>
  <w:num w:numId="6">
    <w:abstractNumId w:val="7"/>
  </w:num>
  <w:num w:numId="7">
    <w:abstractNumId w:val="11"/>
  </w:num>
  <w:num w:numId="8">
    <w:abstractNumId w:val="2"/>
  </w:num>
  <w:num w:numId="9">
    <w:abstractNumId w:val="10"/>
  </w:num>
  <w:num w:numId="10">
    <w:abstractNumId w:val="5"/>
  </w:num>
  <w:num w:numId="11">
    <w:abstractNumId w:val="3"/>
  </w:num>
  <w:num w:numId="12">
    <w:abstractNumId w:val="13"/>
  </w:num>
  <w:num w:numId="13">
    <w:abstractNumId w:val="4"/>
  </w:num>
  <w:num w:numId="14">
    <w:abstractNumId w:val="14"/>
  </w:num>
  <w:num w:numId="15">
    <w:abstractNumId w:val="17"/>
  </w:num>
  <w:num w:numId="16">
    <w:abstractNumId w:val="6"/>
  </w:num>
  <w:num w:numId="17">
    <w:abstractNumId w:val="9"/>
  </w:num>
  <w:num w:numId="1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defaultTabStop w:val="709"/>
  <w:hyphenationZone w:val="425"/>
  <w:drawingGridHorizontalSpacing w:val="110"/>
  <w:displayHorizontalDrawingGridEvery w:val="2"/>
  <w:characterSpacingControl w:val="doNotCompress"/>
  <w:hdrShapeDefaults>
    <o:shapedefaults v:ext="edit" spidmax="21506">
      <o:colormru v:ext="edit" colors="#efefee,#5f696c"/>
      <o:colormenu v:ext="edit" fillcolor="#19607e" strokecolor="none [3212]"/>
    </o:shapedefaults>
    <o:shapelayout v:ext="edit">
      <o:idmap v:ext="edit" data="2"/>
    </o:shapelayout>
  </w:hdrShapeDefaults>
  <w:footnotePr>
    <w:footnote w:id="0"/>
    <w:footnote w:id="1"/>
  </w:footnotePr>
  <w:endnotePr>
    <w:endnote w:id="0"/>
    <w:endnote w:id="1"/>
  </w:endnotePr>
  <w:compat/>
  <w:rsids>
    <w:rsidRoot w:val="00720366"/>
    <w:rsid w:val="00035E48"/>
    <w:rsid w:val="00085897"/>
    <w:rsid w:val="000A127E"/>
    <w:rsid w:val="000B3B86"/>
    <w:rsid w:val="001029D0"/>
    <w:rsid w:val="001475FC"/>
    <w:rsid w:val="001679F4"/>
    <w:rsid w:val="00176FBF"/>
    <w:rsid w:val="001E1502"/>
    <w:rsid w:val="001F2C84"/>
    <w:rsid w:val="001F6FF4"/>
    <w:rsid w:val="00213179"/>
    <w:rsid w:val="00214403"/>
    <w:rsid w:val="00226FE7"/>
    <w:rsid w:val="00276C17"/>
    <w:rsid w:val="00285B91"/>
    <w:rsid w:val="002D7360"/>
    <w:rsid w:val="00312555"/>
    <w:rsid w:val="0032437A"/>
    <w:rsid w:val="003406B7"/>
    <w:rsid w:val="0035259F"/>
    <w:rsid w:val="003C0809"/>
    <w:rsid w:val="003D5EC4"/>
    <w:rsid w:val="003F6984"/>
    <w:rsid w:val="0040344B"/>
    <w:rsid w:val="004157E0"/>
    <w:rsid w:val="004249DB"/>
    <w:rsid w:val="00443C88"/>
    <w:rsid w:val="00444BD9"/>
    <w:rsid w:val="004E272F"/>
    <w:rsid w:val="005A6356"/>
    <w:rsid w:val="005B0557"/>
    <w:rsid w:val="005C6CB2"/>
    <w:rsid w:val="00623BAE"/>
    <w:rsid w:val="0067011F"/>
    <w:rsid w:val="006714BA"/>
    <w:rsid w:val="006B206E"/>
    <w:rsid w:val="006E406B"/>
    <w:rsid w:val="00720366"/>
    <w:rsid w:val="007279A1"/>
    <w:rsid w:val="00732A13"/>
    <w:rsid w:val="00737DAA"/>
    <w:rsid w:val="007574D0"/>
    <w:rsid w:val="0077031D"/>
    <w:rsid w:val="00773C3B"/>
    <w:rsid w:val="007F1CE8"/>
    <w:rsid w:val="00876426"/>
    <w:rsid w:val="00883E2A"/>
    <w:rsid w:val="009026DD"/>
    <w:rsid w:val="0093608F"/>
    <w:rsid w:val="009751B5"/>
    <w:rsid w:val="009A2128"/>
    <w:rsid w:val="009D0810"/>
    <w:rsid w:val="009D7FF8"/>
    <w:rsid w:val="00A14640"/>
    <w:rsid w:val="00A15F0F"/>
    <w:rsid w:val="00A179B0"/>
    <w:rsid w:val="00A30A37"/>
    <w:rsid w:val="00A37A4A"/>
    <w:rsid w:val="00A40802"/>
    <w:rsid w:val="00A75955"/>
    <w:rsid w:val="00AF4136"/>
    <w:rsid w:val="00B05BA5"/>
    <w:rsid w:val="00B35805"/>
    <w:rsid w:val="00BC0500"/>
    <w:rsid w:val="00BE2310"/>
    <w:rsid w:val="00C0117A"/>
    <w:rsid w:val="00C1228B"/>
    <w:rsid w:val="00C142A8"/>
    <w:rsid w:val="00C24D2E"/>
    <w:rsid w:val="00C352EA"/>
    <w:rsid w:val="00CB2709"/>
    <w:rsid w:val="00CD5A9B"/>
    <w:rsid w:val="00CF690C"/>
    <w:rsid w:val="00D41FBF"/>
    <w:rsid w:val="00D4526F"/>
    <w:rsid w:val="00D62F03"/>
    <w:rsid w:val="00E037CC"/>
    <w:rsid w:val="00E47C89"/>
    <w:rsid w:val="00ED6603"/>
    <w:rsid w:val="00ED71CB"/>
    <w:rsid w:val="00EE1674"/>
    <w:rsid w:val="00EE459F"/>
    <w:rsid w:val="00F11D43"/>
    <w:rsid w:val="00F12A60"/>
    <w:rsid w:val="00F17665"/>
    <w:rsid w:val="00F34F08"/>
    <w:rsid w:val="00F5357E"/>
    <w:rsid w:val="00F62259"/>
    <w:rsid w:val="00F96D6B"/>
    <w:rsid w:val="00FE500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6">
      <o:colormru v:ext="edit" colors="#efefee,#5f696c"/>
      <o:colormenu v:ext="edit" fillcolor="#19607e"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semiHidden="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59F"/>
    <w:pPr>
      <w:jc w:val="both"/>
    </w:pPr>
    <w:rPr>
      <w:color w:val="404040" w:themeColor="text1" w:themeTint="BF"/>
      <w:sz w:val="20"/>
    </w:rPr>
  </w:style>
  <w:style w:type="paragraph" w:styleId="Titre1">
    <w:name w:val="heading 1"/>
    <w:basedOn w:val="Normal"/>
    <w:next w:val="Normal"/>
    <w:link w:val="Titre1Car"/>
    <w:uiPriority w:val="9"/>
    <w:qFormat/>
    <w:rsid w:val="00C24D2E"/>
    <w:pPr>
      <w:keepNext/>
      <w:keepLines/>
      <w:spacing w:before="600" w:after="0"/>
      <w:outlineLvl w:val="0"/>
    </w:pPr>
    <w:rPr>
      <w:rFonts w:ascii="Exo 2" w:eastAsiaTheme="majorEastAsia" w:hAnsi="Exo 2" w:cstheme="majorBidi"/>
      <w:b/>
      <w:bCs/>
      <w:color w:val="19607E"/>
      <w:sz w:val="28"/>
      <w:szCs w:val="28"/>
    </w:rPr>
  </w:style>
  <w:style w:type="paragraph" w:styleId="Titre2">
    <w:name w:val="heading 2"/>
    <w:basedOn w:val="Normal"/>
    <w:next w:val="Normal"/>
    <w:link w:val="Titre2Car"/>
    <w:uiPriority w:val="9"/>
    <w:unhideWhenUsed/>
    <w:qFormat/>
    <w:rsid w:val="00085897"/>
    <w:pPr>
      <w:keepNext/>
      <w:keepLines/>
      <w:spacing w:before="200" w:after="0"/>
      <w:outlineLvl w:val="1"/>
    </w:pPr>
    <w:rPr>
      <w:rFonts w:ascii="Exo 2" w:eastAsiaTheme="majorEastAsia" w:hAnsi="Exo 2" w:cstheme="majorBidi"/>
      <w:b/>
      <w:bCs/>
      <w:color w:val="F58426"/>
      <w:sz w:val="26"/>
      <w:szCs w:val="26"/>
    </w:rPr>
  </w:style>
  <w:style w:type="paragraph" w:styleId="Titre3">
    <w:name w:val="heading 3"/>
    <w:basedOn w:val="Normal"/>
    <w:next w:val="Normal"/>
    <w:link w:val="Titre3Car"/>
    <w:uiPriority w:val="9"/>
    <w:qFormat/>
    <w:rsid w:val="00C352EA"/>
    <w:pPr>
      <w:keepNext/>
      <w:keepLines/>
      <w:spacing w:before="200" w:after="0"/>
      <w:outlineLvl w:val="2"/>
    </w:pPr>
    <w:rPr>
      <w:rFonts w:asciiTheme="majorHAnsi" w:eastAsiaTheme="majorEastAsia" w:hAnsiTheme="majorHAnsi" w:cstheme="majorBidi"/>
      <w:b/>
      <w:bCs/>
      <w:color w:val="19607E"/>
    </w:rPr>
  </w:style>
  <w:style w:type="paragraph" w:styleId="Titre4">
    <w:name w:val="heading 4"/>
    <w:basedOn w:val="Normal"/>
    <w:next w:val="Normal"/>
    <w:link w:val="Titre4Car"/>
    <w:uiPriority w:val="9"/>
    <w:unhideWhenUsed/>
    <w:qFormat/>
    <w:rsid w:val="00883E2A"/>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737DA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24D2E"/>
    <w:rPr>
      <w:rFonts w:ascii="Exo 2" w:eastAsiaTheme="majorEastAsia" w:hAnsi="Exo 2" w:cstheme="majorBidi"/>
      <w:b/>
      <w:bCs/>
      <w:color w:val="19607E"/>
      <w:sz w:val="28"/>
      <w:szCs w:val="28"/>
    </w:rPr>
  </w:style>
  <w:style w:type="character" w:customStyle="1" w:styleId="Titre2Car">
    <w:name w:val="Titre 2 Car"/>
    <w:basedOn w:val="Policepardfaut"/>
    <w:link w:val="Titre2"/>
    <w:uiPriority w:val="9"/>
    <w:rsid w:val="00085897"/>
    <w:rPr>
      <w:rFonts w:ascii="Exo 2" w:eastAsiaTheme="majorEastAsia" w:hAnsi="Exo 2" w:cstheme="majorBidi"/>
      <w:b/>
      <w:bCs/>
      <w:color w:val="F58426"/>
      <w:sz w:val="26"/>
      <w:szCs w:val="26"/>
    </w:rPr>
  </w:style>
  <w:style w:type="paragraph" w:styleId="Sous-titre">
    <w:name w:val="Subtitle"/>
    <w:basedOn w:val="Normal"/>
    <w:next w:val="Normal"/>
    <w:link w:val="Sous-titreCar"/>
    <w:uiPriority w:val="11"/>
    <w:qFormat/>
    <w:rsid w:val="00085897"/>
    <w:pPr>
      <w:numPr>
        <w:ilvl w:val="1"/>
      </w:numPr>
    </w:pPr>
    <w:rPr>
      <w:rFonts w:ascii="Exo 2" w:eastAsiaTheme="majorEastAsia" w:hAnsi="Exo 2" w:cstheme="majorBidi"/>
      <w:i/>
      <w:iCs/>
      <w:color w:val="F58426"/>
      <w:spacing w:val="15"/>
      <w:szCs w:val="24"/>
    </w:rPr>
  </w:style>
  <w:style w:type="character" w:customStyle="1" w:styleId="Sous-titreCar">
    <w:name w:val="Sous-titre Car"/>
    <w:basedOn w:val="Policepardfaut"/>
    <w:link w:val="Sous-titre"/>
    <w:uiPriority w:val="11"/>
    <w:rsid w:val="00085897"/>
    <w:rPr>
      <w:rFonts w:ascii="Exo 2" w:eastAsiaTheme="majorEastAsia" w:hAnsi="Exo 2" w:cstheme="majorBidi"/>
      <w:i/>
      <w:iCs/>
      <w:color w:val="F58426"/>
      <w:spacing w:val="15"/>
      <w:szCs w:val="24"/>
    </w:rPr>
  </w:style>
  <w:style w:type="paragraph" w:styleId="En-tte">
    <w:name w:val="header"/>
    <w:basedOn w:val="Normal"/>
    <w:link w:val="En-tteCar"/>
    <w:uiPriority w:val="99"/>
    <w:semiHidden/>
    <w:unhideWhenUsed/>
    <w:rsid w:val="00085897"/>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85897"/>
  </w:style>
  <w:style w:type="paragraph" w:styleId="Pieddepage">
    <w:name w:val="footer"/>
    <w:basedOn w:val="Normal"/>
    <w:link w:val="PieddepageCar"/>
    <w:uiPriority w:val="99"/>
    <w:rsid w:val="001029D0"/>
    <w:pPr>
      <w:tabs>
        <w:tab w:val="center" w:pos="4536"/>
        <w:tab w:val="right" w:pos="9072"/>
      </w:tabs>
      <w:spacing w:after="0" w:line="240" w:lineRule="auto"/>
    </w:pPr>
    <w:rPr>
      <w:rFonts w:asciiTheme="majorHAnsi" w:hAnsiTheme="majorHAnsi"/>
      <w:color w:val="19607E"/>
      <w:sz w:val="16"/>
    </w:rPr>
  </w:style>
  <w:style w:type="character" w:customStyle="1" w:styleId="PieddepageCar">
    <w:name w:val="Pied de page Car"/>
    <w:basedOn w:val="Policepardfaut"/>
    <w:link w:val="Pieddepage"/>
    <w:uiPriority w:val="99"/>
    <w:rsid w:val="001029D0"/>
    <w:rPr>
      <w:rFonts w:asciiTheme="majorHAnsi" w:hAnsiTheme="majorHAnsi"/>
      <w:color w:val="19607E"/>
      <w:sz w:val="16"/>
    </w:rPr>
  </w:style>
  <w:style w:type="paragraph" w:styleId="Textedebulles">
    <w:name w:val="Balloon Text"/>
    <w:basedOn w:val="Normal"/>
    <w:link w:val="TextedebullesCar"/>
    <w:uiPriority w:val="99"/>
    <w:semiHidden/>
    <w:unhideWhenUsed/>
    <w:rsid w:val="0008589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85897"/>
    <w:rPr>
      <w:rFonts w:ascii="Tahoma" w:hAnsi="Tahoma" w:cs="Tahoma"/>
      <w:sz w:val="16"/>
      <w:szCs w:val="16"/>
    </w:rPr>
  </w:style>
  <w:style w:type="character" w:styleId="Numrodepage">
    <w:name w:val="page number"/>
    <w:basedOn w:val="Policepardfaut"/>
    <w:uiPriority w:val="99"/>
    <w:rsid w:val="001029D0"/>
    <w:rPr>
      <w:rFonts w:asciiTheme="majorHAnsi" w:hAnsiTheme="majorHAnsi"/>
      <w:b/>
      <w:color w:val="19607E"/>
      <w:sz w:val="22"/>
    </w:rPr>
  </w:style>
  <w:style w:type="character" w:customStyle="1" w:styleId="Titre3Car">
    <w:name w:val="Titre 3 Car"/>
    <w:basedOn w:val="Policepardfaut"/>
    <w:link w:val="Titre3"/>
    <w:uiPriority w:val="9"/>
    <w:rsid w:val="00C352EA"/>
    <w:rPr>
      <w:rFonts w:asciiTheme="majorHAnsi" w:eastAsiaTheme="majorEastAsia" w:hAnsiTheme="majorHAnsi" w:cstheme="majorBidi"/>
      <w:b/>
      <w:bCs/>
      <w:color w:val="19607E"/>
    </w:rPr>
  </w:style>
  <w:style w:type="paragraph" w:styleId="Sansinterligne">
    <w:name w:val="No Spacing"/>
    <w:uiPriority w:val="1"/>
    <w:qFormat/>
    <w:rsid w:val="00C352EA"/>
    <w:pPr>
      <w:spacing w:after="0" w:line="240" w:lineRule="auto"/>
      <w:jc w:val="both"/>
    </w:pPr>
    <w:rPr>
      <w:color w:val="5F696C"/>
    </w:rPr>
  </w:style>
  <w:style w:type="paragraph" w:styleId="NormalWeb">
    <w:name w:val="Normal (Web)"/>
    <w:basedOn w:val="Normal"/>
    <w:uiPriority w:val="99"/>
    <w:semiHidden/>
    <w:unhideWhenUsed/>
    <w:rsid w:val="00C352EA"/>
    <w:pPr>
      <w:spacing w:before="100" w:beforeAutospacing="1" w:after="100" w:afterAutospacing="1" w:line="240" w:lineRule="auto"/>
      <w:jc w:val="left"/>
    </w:pPr>
    <w:rPr>
      <w:rFonts w:ascii="Times New Roman" w:eastAsia="Times New Roman" w:hAnsi="Times New Roman" w:cs="Times New Roman"/>
      <w:color w:val="auto"/>
      <w:sz w:val="24"/>
      <w:szCs w:val="24"/>
      <w:lang w:eastAsia="fr-FR"/>
    </w:rPr>
  </w:style>
  <w:style w:type="paragraph" w:styleId="Paragraphedeliste">
    <w:name w:val="List Paragraph"/>
    <w:basedOn w:val="Normal"/>
    <w:uiPriority w:val="34"/>
    <w:qFormat/>
    <w:rsid w:val="00C24D2E"/>
    <w:pPr>
      <w:numPr>
        <w:numId w:val="2"/>
      </w:numPr>
      <w:ind w:left="924" w:hanging="357"/>
      <w:contextualSpacing/>
    </w:pPr>
  </w:style>
  <w:style w:type="character" w:styleId="Titredulivre">
    <w:name w:val="Book Title"/>
    <w:basedOn w:val="Policepardfaut"/>
    <w:uiPriority w:val="33"/>
    <w:qFormat/>
    <w:rsid w:val="00285B91"/>
    <w:rPr>
      <w:b/>
      <w:bCs/>
      <w:smallCaps/>
      <w:spacing w:val="5"/>
    </w:rPr>
  </w:style>
  <w:style w:type="paragraph" w:styleId="Titre">
    <w:name w:val="Title"/>
    <w:basedOn w:val="Normal"/>
    <w:next w:val="Normal"/>
    <w:link w:val="TitreCar"/>
    <w:uiPriority w:val="10"/>
    <w:qFormat/>
    <w:rsid w:val="00285B91"/>
    <w:pPr>
      <w:spacing w:after="300" w:line="240" w:lineRule="auto"/>
      <w:contextualSpacing/>
      <w:jc w:val="center"/>
    </w:pPr>
    <w:rPr>
      <w:rFonts w:asciiTheme="majorHAnsi" w:eastAsiaTheme="majorEastAsia" w:hAnsiTheme="majorHAnsi" w:cstheme="majorBidi"/>
      <w:color w:val="19607E"/>
      <w:spacing w:val="5"/>
      <w:kern w:val="28"/>
      <w:sz w:val="64"/>
      <w:szCs w:val="52"/>
    </w:rPr>
  </w:style>
  <w:style w:type="character" w:customStyle="1" w:styleId="TitreCar">
    <w:name w:val="Titre Car"/>
    <w:basedOn w:val="Policepardfaut"/>
    <w:link w:val="Titre"/>
    <w:uiPriority w:val="10"/>
    <w:rsid w:val="00285B91"/>
    <w:rPr>
      <w:rFonts w:asciiTheme="majorHAnsi" w:eastAsiaTheme="majorEastAsia" w:hAnsiTheme="majorHAnsi" w:cstheme="majorBidi"/>
      <w:color w:val="19607E"/>
      <w:spacing w:val="5"/>
      <w:kern w:val="28"/>
      <w:sz w:val="64"/>
      <w:szCs w:val="52"/>
    </w:rPr>
  </w:style>
  <w:style w:type="character" w:customStyle="1" w:styleId="Titre4Car">
    <w:name w:val="Titre 4 Car"/>
    <w:basedOn w:val="Policepardfaut"/>
    <w:link w:val="Titre4"/>
    <w:uiPriority w:val="9"/>
    <w:rsid w:val="00883E2A"/>
    <w:rPr>
      <w:rFonts w:asciiTheme="majorHAnsi" w:eastAsiaTheme="majorEastAsia" w:hAnsiTheme="majorHAnsi" w:cstheme="majorBidi"/>
      <w:b/>
      <w:bCs/>
      <w:i/>
      <w:iCs/>
      <w:color w:val="4F81BD" w:themeColor="accent1"/>
      <w:sz w:val="20"/>
    </w:rPr>
  </w:style>
  <w:style w:type="paragraph" w:styleId="En-ttedetabledesmatires">
    <w:name w:val="TOC Heading"/>
    <w:basedOn w:val="Titre1"/>
    <w:next w:val="Normal"/>
    <w:uiPriority w:val="39"/>
    <w:semiHidden/>
    <w:unhideWhenUsed/>
    <w:qFormat/>
    <w:rsid w:val="00ED6603"/>
    <w:pPr>
      <w:spacing w:before="480"/>
      <w:jc w:val="left"/>
      <w:outlineLvl w:val="9"/>
    </w:pPr>
    <w:rPr>
      <w:rFonts w:asciiTheme="majorHAnsi" w:hAnsiTheme="majorHAnsi"/>
      <w:color w:val="365F91" w:themeColor="accent1" w:themeShade="BF"/>
    </w:rPr>
  </w:style>
  <w:style w:type="paragraph" w:styleId="TM1">
    <w:name w:val="toc 1"/>
    <w:basedOn w:val="Normal"/>
    <w:next w:val="Normal"/>
    <w:autoRedefine/>
    <w:uiPriority w:val="39"/>
    <w:unhideWhenUsed/>
    <w:rsid w:val="00ED6603"/>
    <w:pPr>
      <w:spacing w:after="100"/>
    </w:pPr>
  </w:style>
  <w:style w:type="paragraph" w:styleId="TM2">
    <w:name w:val="toc 2"/>
    <w:basedOn w:val="Normal"/>
    <w:next w:val="Normal"/>
    <w:autoRedefine/>
    <w:uiPriority w:val="39"/>
    <w:unhideWhenUsed/>
    <w:rsid w:val="00ED6603"/>
    <w:pPr>
      <w:spacing w:after="100"/>
      <w:ind w:left="200"/>
    </w:pPr>
  </w:style>
  <w:style w:type="paragraph" w:styleId="TM3">
    <w:name w:val="toc 3"/>
    <w:basedOn w:val="Normal"/>
    <w:next w:val="Normal"/>
    <w:autoRedefine/>
    <w:uiPriority w:val="39"/>
    <w:unhideWhenUsed/>
    <w:rsid w:val="00ED6603"/>
    <w:pPr>
      <w:spacing w:after="100"/>
      <w:ind w:left="400"/>
    </w:pPr>
  </w:style>
  <w:style w:type="character" w:styleId="Lienhypertexte">
    <w:name w:val="Hyperlink"/>
    <w:basedOn w:val="Policepardfaut"/>
    <w:uiPriority w:val="99"/>
    <w:unhideWhenUsed/>
    <w:rsid w:val="00ED6603"/>
    <w:rPr>
      <w:color w:val="0000FF" w:themeColor="hyperlink"/>
      <w:u w:val="single"/>
    </w:rPr>
  </w:style>
  <w:style w:type="character" w:styleId="lev">
    <w:name w:val="Strong"/>
    <w:basedOn w:val="Policepardfaut"/>
    <w:uiPriority w:val="22"/>
    <w:qFormat/>
    <w:rsid w:val="00D41FBF"/>
    <w:rPr>
      <w:b/>
      <w:bCs/>
    </w:rPr>
  </w:style>
  <w:style w:type="character" w:styleId="Accentuation">
    <w:name w:val="Emphasis"/>
    <w:basedOn w:val="Policepardfaut"/>
    <w:uiPriority w:val="20"/>
    <w:qFormat/>
    <w:rsid w:val="00D41FBF"/>
    <w:rPr>
      <w:i/>
      <w:iCs/>
    </w:rPr>
  </w:style>
  <w:style w:type="character" w:customStyle="1" w:styleId="Titre5Car">
    <w:name w:val="Titre 5 Car"/>
    <w:basedOn w:val="Policepardfaut"/>
    <w:link w:val="Titre5"/>
    <w:uiPriority w:val="9"/>
    <w:semiHidden/>
    <w:rsid w:val="00737DAA"/>
    <w:rPr>
      <w:rFonts w:asciiTheme="majorHAnsi" w:eastAsiaTheme="majorEastAsia" w:hAnsiTheme="majorHAnsi" w:cstheme="majorBidi"/>
      <w:color w:val="243F60" w:themeColor="accent1" w:themeShade="7F"/>
      <w:sz w:val="20"/>
    </w:rPr>
  </w:style>
  <w:style w:type="character" w:styleId="CodeHTML">
    <w:name w:val="HTML Code"/>
    <w:basedOn w:val="Policepardfaut"/>
    <w:uiPriority w:val="99"/>
    <w:semiHidden/>
    <w:unhideWhenUsed/>
    <w:rsid w:val="00AF4136"/>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28363059">
      <w:bodyDiv w:val="1"/>
      <w:marLeft w:val="0"/>
      <w:marRight w:val="0"/>
      <w:marTop w:val="0"/>
      <w:marBottom w:val="0"/>
      <w:divBdr>
        <w:top w:val="none" w:sz="0" w:space="0" w:color="auto"/>
        <w:left w:val="none" w:sz="0" w:space="0" w:color="auto"/>
        <w:bottom w:val="none" w:sz="0" w:space="0" w:color="auto"/>
        <w:right w:val="none" w:sz="0" w:space="0" w:color="auto"/>
      </w:divBdr>
    </w:div>
    <w:div w:id="406457600">
      <w:bodyDiv w:val="1"/>
      <w:marLeft w:val="0"/>
      <w:marRight w:val="0"/>
      <w:marTop w:val="0"/>
      <w:marBottom w:val="0"/>
      <w:divBdr>
        <w:top w:val="none" w:sz="0" w:space="0" w:color="auto"/>
        <w:left w:val="none" w:sz="0" w:space="0" w:color="auto"/>
        <w:bottom w:val="none" w:sz="0" w:space="0" w:color="auto"/>
        <w:right w:val="none" w:sz="0" w:space="0" w:color="auto"/>
      </w:divBdr>
    </w:div>
    <w:div w:id="561478436">
      <w:bodyDiv w:val="1"/>
      <w:marLeft w:val="0"/>
      <w:marRight w:val="0"/>
      <w:marTop w:val="0"/>
      <w:marBottom w:val="0"/>
      <w:divBdr>
        <w:top w:val="none" w:sz="0" w:space="0" w:color="auto"/>
        <w:left w:val="none" w:sz="0" w:space="0" w:color="auto"/>
        <w:bottom w:val="none" w:sz="0" w:space="0" w:color="auto"/>
        <w:right w:val="none" w:sz="0" w:space="0" w:color="auto"/>
      </w:divBdr>
    </w:div>
    <w:div w:id="564417582">
      <w:bodyDiv w:val="1"/>
      <w:marLeft w:val="0"/>
      <w:marRight w:val="0"/>
      <w:marTop w:val="0"/>
      <w:marBottom w:val="0"/>
      <w:divBdr>
        <w:top w:val="none" w:sz="0" w:space="0" w:color="auto"/>
        <w:left w:val="none" w:sz="0" w:space="0" w:color="auto"/>
        <w:bottom w:val="none" w:sz="0" w:space="0" w:color="auto"/>
        <w:right w:val="none" w:sz="0" w:space="0" w:color="auto"/>
      </w:divBdr>
    </w:div>
    <w:div w:id="589506840">
      <w:bodyDiv w:val="1"/>
      <w:marLeft w:val="0"/>
      <w:marRight w:val="0"/>
      <w:marTop w:val="0"/>
      <w:marBottom w:val="0"/>
      <w:divBdr>
        <w:top w:val="none" w:sz="0" w:space="0" w:color="auto"/>
        <w:left w:val="none" w:sz="0" w:space="0" w:color="auto"/>
        <w:bottom w:val="none" w:sz="0" w:space="0" w:color="auto"/>
        <w:right w:val="none" w:sz="0" w:space="0" w:color="auto"/>
      </w:divBdr>
    </w:div>
    <w:div w:id="595750749">
      <w:bodyDiv w:val="1"/>
      <w:marLeft w:val="0"/>
      <w:marRight w:val="0"/>
      <w:marTop w:val="0"/>
      <w:marBottom w:val="0"/>
      <w:divBdr>
        <w:top w:val="none" w:sz="0" w:space="0" w:color="auto"/>
        <w:left w:val="none" w:sz="0" w:space="0" w:color="auto"/>
        <w:bottom w:val="none" w:sz="0" w:space="0" w:color="auto"/>
        <w:right w:val="none" w:sz="0" w:space="0" w:color="auto"/>
      </w:divBdr>
    </w:div>
    <w:div w:id="604851372">
      <w:bodyDiv w:val="1"/>
      <w:marLeft w:val="0"/>
      <w:marRight w:val="0"/>
      <w:marTop w:val="0"/>
      <w:marBottom w:val="0"/>
      <w:divBdr>
        <w:top w:val="none" w:sz="0" w:space="0" w:color="auto"/>
        <w:left w:val="none" w:sz="0" w:space="0" w:color="auto"/>
        <w:bottom w:val="none" w:sz="0" w:space="0" w:color="auto"/>
        <w:right w:val="none" w:sz="0" w:space="0" w:color="auto"/>
      </w:divBdr>
    </w:div>
    <w:div w:id="825362973">
      <w:bodyDiv w:val="1"/>
      <w:marLeft w:val="0"/>
      <w:marRight w:val="0"/>
      <w:marTop w:val="0"/>
      <w:marBottom w:val="0"/>
      <w:divBdr>
        <w:top w:val="none" w:sz="0" w:space="0" w:color="auto"/>
        <w:left w:val="none" w:sz="0" w:space="0" w:color="auto"/>
        <w:bottom w:val="none" w:sz="0" w:space="0" w:color="auto"/>
        <w:right w:val="none" w:sz="0" w:space="0" w:color="auto"/>
      </w:divBdr>
    </w:div>
    <w:div w:id="1127358330">
      <w:bodyDiv w:val="1"/>
      <w:marLeft w:val="0"/>
      <w:marRight w:val="0"/>
      <w:marTop w:val="0"/>
      <w:marBottom w:val="0"/>
      <w:divBdr>
        <w:top w:val="none" w:sz="0" w:space="0" w:color="auto"/>
        <w:left w:val="none" w:sz="0" w:space="0" w:color="auto"/>
        <w:bottom w:val="none" w:sz="0" w:space="0" w:color="auto"/>
        <w:right w:val="none" w:sz="0" w:space="0" w:color="auto"/>
      </w:divBdr>
    </w:div>
    <w:div w:id="1329670254">
      <w:bodyDiv w:val="1"/>
      <w:marLeft w:val="0"/>
      <w:marRight w:val="0"/>
      <w:marTop w:val="0"/>
      <w:marBottom w:val="0"/>
      <w:divBdr>
        <w:top w:val="none" w:sz="0" w:space="0" w:color="auto"/>
        <w:left w:val="none" w:sz="0" w:space="0" w:color="auto"/>
        <w:bottom w:val="none" w:sz="0" w:space="0" w:color="auto"/>
        <w:right w:val="none" w:sz="0" w:space="0" w:color="auto"/>
      </w:divBdr>
    </w:div>
    <w:div w:id="1665821783">
      <w:bodyDiv w:val="1"/>
      <w:marLeft w:val="0"/>
      <w:marRight w:val="0"/>
      <w:marTop w:val="0"/>
      <w:marBottom w:val="0"/>
      <w:divBdr>
        <w:top w:val="none" w:sz="0" w:space="0" w:color="auto"/>
        <w:left w:val="none" w:sz="0" w:space="0" w:color="auto"/>
        <w:bottom w:val="none" w:sz="0" w:space="0" w:color="auto"/>
        <w:right w:val="none" w:sz="0" w:space="0" w:color="auto"/>
      </w:divBdr>
    </w:div>
    <w:div w:id="1759473029">
      <w:bodyDiv w:val="1"/>
      <w:marLeft w:val="0"/>
      <w:marRight w:val="0"/>
      <w:marTop w:val="0"/>
      <w:marBottom w:val="0"/>
      <w:divBdr>
        <w:top w:val="none" w:sz="0" w:space="0" w:color="auto"/>
        <w:left w:val="none" w:sz="0" w:space="0" w:color="auto"/>
        <w:bottom w:val="none" w:sz="0" w:space="0" w:color="auto"/>
        <w:right w:val="none" w:sz="0" w:space="0" w:color="auto"/>
      </w:divBdr>
    </w:div>
    <w:div w:id="1835292814">
      <w:bodyDiv w:val="1"/>
      <w:marLeft w:val="0"/>
      <w:marRight w:val="0"/>
      <w:marTop w:val="0"/>
      <w:marBottom w:val="0"/>
      <w:divBdr>
        <w:top w:val="none" w:sz="0" w:space="0" w:color="auto"/>
        <w:left w:val="none" w:sz="0" w:space="0" w:color="auto"/>
        <w:bottom w:val="none" w:sz="0" w:space="0" w:color="auto"/>
        <w:right w:val="none" w:sz="0" w:space="0" w:color="auto"/>
      </w:divBdr>
    </w:div>
    <w:div w:id="211034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canius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as\Documents\FICHIERS_CLIENTS\Conf&#233;rence_EPN\WebRelief-dossie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WR">
      <a:majorFont>
        <a:latin typeface="Exo 2"/>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CE620-24C5-48B3-A322-078CB1D5E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WebRelief-dossier.dotx</Template>
  <TotalTime>775</TotalTime>
  <Pages>6</Pages>
  <Words>1555</Words>
  <Characters>8557</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10092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Nicolas</cp:lastModifiedBy>
  <cp:revision>19</cp:revision>
  <cp:lastPrinted>2015-03-05T13:31:00Z</cp:lastPrinted>
  <dcterms:created xsi:type="dcterms:W3CDTF">2016-11-14T16:50:00Z</dcterms:created>
  <dcterms:modified xsi:type="dcterms:W3CDTF">2016-11-22T11:15:00Z</dcterms:modified>
</cp:coreProperties>
</file>